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10ae9" w14:paraId="c610ae9" w:rsidRDefault="000D26C5" w:rsidP="000D26C5" w:rsidR="000D26C5">
      <w:pPr>
        <w:spacing w:after="0"/>
        <w:jc w:val="both"/>
        <w15:collapsed w:val="false"/>
      </w:pPr>
      <w:r>
        <w:t xml:space="preserve">                   </w:t>
      </w:r>
      <w:r>
        <w:rPr>
          <w:bCs/>
        </w:rPr>
        <w:tab/>
        <w:t xml:space="preserve">                                 </w:t>
      </w:r>
    </w:p>
    <w:p w:rsidRDefault="000D26C5" w:rsidP="000D26C5" w:rsidR="000D26C5">
      <w:pPr>
        <w:spacing w:after="0"/>
        <w:jc w:val="both"/>
        <w:rPr>
          <w:sz w:val="22"/>
          <w:szCs w:val="22"/>
        </w:rPr>
      </w:pPr>
      <w:r>
        <w:t xml:space="preserve">      </w:t>
      </w:r>
    </w:p>
    <w:p w:rsidRDefault="00220369" w:rsidP="000D26C5" w:rsidR="000D26C5" w:rsidRPr="000D26C5">
      <w:pPr>
        <w:pStyle w:val="SudNaziv"/>
        <w:rPr>
          <w:b w:val="false"/>
        </w:rPr>
      </w:pP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0D26C5" w:rsidRPr="000D26C5">
        <w:rPr>
          <w:b w:val="false"/>
        </w:rPr>
        <w:t>REPUBLIKA HRVATSKA</w:t>
      </w:r>
    </w:p>
    <w:p w:rsidRDefault="000D26C5" w:rsidP="000D26C5" w:rsidR="000D26C5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0D26C5" w:rsidP="000D26C5" w:rsidR="000D26C5">
      <w:pPr>
        <w:spacing w:after="0"/>
        <w:rPr>
          <w:bCs/>
        </w:rPr>
      </w:pP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0D26C5" w:rsidP="000D26C5" w:rsidR="00784FA8">
      <w:pPr>
        <w:spacing w:after="0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84FA8">
        <w:t xml:space="preserve">                           </w:t>
      </w:r>
    </w:p>
    <w:p w:rsidRDefault="000D26C5" w:rsidP="000D26C5" w:rsidR="000D26C5">
      <w:pPr>
        <w:spacing w:after="0"/>
        <w:jc w:val="both"/>
      </w:pPr>
      <w:r>
        <w:t xml:space="preserve">                                 </w:t>
      </w:r>
    </w:p>
    <w:p w:rsidRDefault="000D26C5" w:rsidP="000D26C5" w:rsidR="000D26C5">
      <w:pPr>
        <w:spacing w:after="0"/>
        <w:jc w:val="center"/>
      </w:pPr>
      <w:r>
        <w:t>U   I M E   R E P U B L I K E   H R V A T S K E</w:t>
      </w:r>
    </w:p>
    <w:p w:rsidRDefault="000D26C5" w:rsidP="000D26C5" w:rsidR="000D26C5">
      <w:pPr>
        <w:spacing w:after="0"/>
        <w:jc w:val="both"/>
      </w:pPr>
    </w:p>
    <w:p w:rsidRDefault="000D26C5" w:rsidP="000D26C5" w:rsidR="000D26C5">
      <w:pPr>
        <w:spacing w:after="0"/>
        <w:jc w:val="center"/>
      </w:pPr>
      <w:r>
        <w:t>R J E Š E N J E</w:t>
      </w:r>
    </w:p>
    <w:p w:rsidRDefault="000D26C5" w:rsidP="000D26C5" w:rsidR="000D26C5">
      <w:pPr>
        <w:spacing w:after="0"/>
        <w:jc w:val="both"/>
      </w:pPr>
    </w:p>
    <w:p w:rsidRDefault="000D26C5" w:rsidP="00784FA8" w:rsidR="000D26C5">
      <w:pPr>
        <w:spacing w:after="0"/>
        <w:jc w:val="both"/>
      </w:pPr>
      <w:r>
        <w:tab/>
        <w:t xml:space="preserve">Trgovački sud u Varaždinu, po sucu toga suda Mariji </w:t>
      </w:r>
      <w:proofErr w:type="spellStart"/>
      <w:r>
        <w:t>Levanić</w:t>
      </w:r>
      <w:proofErr w:type="spellEnd"/>
      <w:r>
        <w:t>-</w:t>
      </w:r>
      <w:proofErr w:type="spellStart"/>
      <w:r>
        <w:t>Škerbić</w:t>
      </w:r>
      <w:proofErr w:type="spellEnd"/>
      <w:r>
        <w:t xml:space="preserve">, u stečajnom postupku nad dužnikom LUTA d.o.o., Dr. Ante Starčevića 60, </w:t>
      </w:r>
      <w:proofErr w:type="spellStart"/>
      <w:r>
        <w:t>Pribislavec</w:t>
      </w:r>
      <w:proofErr w:type="spellEnd"/>
      <w:r>
        <w:t>, OIB: 58117901551, 20. rujna 2016.</w:t>
      </w:r>
      <w:r w:rsidR="00784FA8">
        <w:t>,</w:t>
      </w:r>
    </w:p>
    <w:p w:rsidRDefault="000D26C5" w:rsidP="000D26C5" w:rsidR="000D26C5">
      <w:pPr>
        <w:spacing w:after="0"/>
        <w:jc w:val="center"/>
      </w:pPr>
      <w:r>
        <w:t>r i j e š i o   j e</w:t>
      </w:r>
    </w:p>
    <w:p w:rsidRDefault="000D26C5" w:rsidP="000D26C5" w:rsidR="000D26C5">
      <w:pPr>
        <w:spacing w:after="0"/>
        <w:jc w:val="both"/>
      </w:pPr>
    </w:p>
    <w:p w:rsidRDefault="000D26C5" w:rsidP="000D26C5" w:rsidR="000D26C5">
      <w:pPr>
        <w:numPr>
          <w:ilvl w:val="0"/>
          <w:numId w:val="47"/>
        </w:numPr>
        <w:spacing w:after="0"/>
        <w:jc w:val="both"/>
      </w:pPr>
      <w:r>
        <w:t xml:space="preserve">Otvara se stečajni postupak nad dužnikom LUTA d.o.o., Dr. Ante Starčevića 60, </w:t>
      </w:r>
      <w:proofErr w:type="spellStart"/>
      <w:r>
        <w:t>Pribislavec</w:t>
      </w:r>
      <w:proofErr w:type="spellEnd"/>
      <w:r>
        <w:t>, OIB: 58117901551, s danom 20. rujna 2016.</w:t>
      </w:r>
    </w:p>
    <w:p w:rsidRDefault="000D26C5" w:rsidP="000D26C5" w:rsidR="000D26C5">
      <w:pPr>
        <w:spacing w:after="0"/>
        <w:ind w:left="1425"/>
        <w:jc w:val="both"/>
      </w:pPr>
    </w:p>
    <w:p w:rsidRDefault="000D26C5" w:rsidP="000D26C5" w:rsidR="000D26C5">
      <w:pPr>
        <w:numPr>
          <w:ilvl w:val="0"/>
          <w:numId w:val="47"/>
        </w:numPr>
        <w:spacing w:after="0"/>
        <w:jc w:val="both"/>
      </w:pPr>
      <w:r>
        <w:t xml:space="preserve">Za stečajnog upravitelja imenuje </w:t>
      </w:r>
      <w:r w:rsidR="003865CE">
        <w:t xml:space="preserve">se Tomislav </w:t>
      </w:r>
      <w:proofErr w:type="spellStart"/>
      <w:r w:rsidR="003865CE">
        <w:t>Đuričin</w:t>
      </w:r>
      <w:proofErr w:type="spellEnd"/>
      <w:r w:rsidR="003865CE">
        <w:t>, OIB: 01733609458, Dravska poljana 1, Varaždin.</w:t>
      </w:r>
    </w:p>
    <w:p w:rsidRDefault="000D26C5" w:rsidP="000D26C5" w:rsidR="000D26C5">
      <w:pPr>
        <w:spacing w:after="0"/>
        <w:jc w:val="both"/>
      </w:pPr>
    </w:p>
    <w:p w:rsidRDefault="000D26C5" w:rsidP="000D26C5" w:rsidR="000D26C5">
      <w:pPr>
        <w:numPr>
          <w:ilvl w:val="0"/>
          <w:numId w:val="47"/>
        </w:numPr>
        <w:spacing w:after="0"/>
        <w:jc w:val="both"/>
      </w:pPr>
      <w:r>
        <w:t xml:space="preserve">Zaključuje se stečajni postupak nad dužnikom LUTA d.o.o., Dr. Ante Starčevića 60, </w:t>
      </w:r>
      <w:proofErr w:type="spellStart"/>
      <w:r>
        <w:t>Pribislavec</w:t>
      </w:r>
      <w:proofErr w:type="spellEnd"/>
      <w:r>
        <w:t>, OIB: 58117901551, zbog nedostatnosti stečajne mase.</w:t>
      </w:r>
    </w:p>
    <w:p w:rsidRDefault="000D26C5" w:rsidP="000D26C5" w:rsidR="000D26C5">
      <w:pPr>
        <w:spacing w:after="0"/>
        <w:jc w:val="both"/>
      </w:pPr>
    </w:p>
    <w:p w:rsidRDefault="000D26C5" w:rsidP="000D26C5" w:rsidR="000D26C5">
      <w:pPr>
        <w:numPr>
          <w:ilvl w:val="0"/>
          <w:numId w:val="47"/>
        </w:numPr>
        <w:spacing w:after="0"/>
        <w:jc w:val="both"/>
      </w:pPr>
      <w:r>
        <w:t>Rješenje će se objaviti na mrežnoj stranici e-Oglasna ploča sudova, a nakon pravomoćnosti će se dostaviti sudskom registru radi brisanja dužnika.</w:t>
      </w:r>
    </w:p>
    <w:p w:rsidRDefault="000D26C5" w:rsidP="000D26C5" w:rsidR="000D26C5">
      <w:pPr>
        <w:tabs>
          <w:tab w:pos="3423" w:val="left"/>
        </w:tabs>
        <w:spacing w:after="0"/>
        <w:jc w:val="both"/>
      </w:pPr>
    </w:p>
    <w:p w:rsidRDefault="000D26C5" w:rsidP="00784FA8" w:rsidR="00784FA8">
      <w:pPr>
        <w:spacing w:after="0"/>
        <w:jc w:val="center"/>
      </w:pPr>
      <w:r>
        <w:t>Obrazloženje</w:t>
      </w:r>
    </w:p>
    <w:p w:rsidRDefault="00784FA8" w:rsidP="00784FA8" w:rsidR="00784FA8">
      <w:pPr>
        <w:spacing w:after="0"/>
        <w:jc w:val="center"/>
      </w:pPr>
    </w:p>
    <w:p w:rsidRDefault="000D26C5" w:rsidP="000D26C5" w:rsidR="000D26C5">
      <w:pPr>
        <w:spacing w:after="0"/>
        <w:ind w:firstLine="720"/>
        <w:jc w:val="both"/>
      </w:pPr>
      <w:r>
        <w:t xml:space="preserve">Predlagatelj Financijska agencija, Regionalni centar Zagreb je podnijela prijedlog za otvaranje stečajnog postupka nad dužnikom LUTA d.o.o., Dr. Ante Starčevića 60, </w:t>
      </w:r>
      <w:proofErr w:type="spellStart"/>
      <w:r>
        <w:t>Pribislavec</w:t>
      </w:r>
      <w:proofErr w:type="spellEnd"/>
      <w:r>
        <w:t xml:space="preserve">, OIB: 58117901551, sukladno čl. 27. st. 5. Zakona o financijskom poslovanju i </w:t>
      </w:r>
      <w:proofErr w:type="spellStart"/>
      <w:r>
        <w:t>predstečajnoj</w:t>
      </w:r>
      <w:proofErr w:type="spellEnd"/>
      <w:r>
        <w:t xml:space="preserve"> nagodbi. </w:t>
      </w:r>
    </w:p>
    <w:p w:rsidRDefault="000D26C5" w:rsidP="000D26C5" w:rsidR="000D26C5" w:rsidRPr="000D26C5">
      <w:pPr>
        <w:spacing w:after="0"/>
        <w:ind w:firstLine="720"/>
        <w:jc w:val="both"/>
        <w:rPr>
          <w:color w:val="FF0000"/>
        </w:rPr>
      </w:pPr>
      <w:r>
        <w:t xml:space="preserve">U prijedlogu se navodi da je, nakon što je dužnik podnio prijedlog za otvaranje postupka </w:t>
      </w:r>
      <w:proofErr w:type="spellStart"/>
      <w:r>
        <w:t>predstečajne</w:t>
      </w:r>
      <w:proofErr w:type="spellEnd"/>
      <w:r>
        <w:t xml:space="preserve"> nagodbe, Nagodbeno vijeće donijelo Rješenje o obustavi postupka </w:t>
      </w:r>
      <w:proofErr w:type="spellStart"/>
      <w:r>
        <w:t>predstečajne</w:t>
      </w:r>
      <w:proofErr w:type="spellEnd"/>
      <w:r>
        <w:t xml:space="preserve"> nagodbe budući da na zakazano ročište za glasovanje nije pristupio dužnik niti opunomoćenik dužnika, a niti je opravdao svoj nedolazak. </w:t>
      </w:r>
    </w:p>
    <w:p w:rsidRDefault="000D26C5" w:rsidP="000D26C5" w:rsidR="000D26C5">
      <w:pPr>
        <w:spacing w:after="0"/>
        <w:ind w:firstLine="720"/>
        <w:jc w:val="both"/>
      </w:pPr>
      <w:r>
        <w:t xml:space="preserve">Stoga je sud, temeljem 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 xml:space="preserve">. 1. Stečajnog zakona („Narodne novine“ broj 44/96, 29/99, 129/00, 123/03, 82/06 , 116/10, 25/12 i 133/12, dalje: SZ-a) pokrenuo prethodni postupak radi utvrđivanja uvjeta za otvaranje stečajnog postupka; temeljem čl. 49. SZ-a zakazano je ročište radi izjašnjenja o prijedlogu za otvaranje stečajnog postupka, te radi davanja potrebnih podataka i obavijesti relevantnih za daljnju odluku suda u ovome predmetu; a temeljem čl. </w:t>
      </w:r>
      <w:smartTag w:element="metricconverter" w:uri="urn:schemas-microsoft-com:office:smarttags">
        <w:smartTagPr>
          <w:attr w:val="53. st" w:name="ProductID"/>
        </w:smartTagPr>
        <w:r>
          <w:t>53. st</w:t>
        </w:r>
      </w:smartTag>
      <w:r>
        <w:t>. 5. SZ-a određeno je ročište radi rasprave o uvjetima za otvaranje stečajnog postupka.</w:t>
      </w:r>
    </w:p>
    <w:p w:rsidRDefault="000D26C5" w:rsidP="000D26C5" w:rsidR="000D26C5">
      <w:pPr>
        <w:spacing w:after="0"/>
        <w:ind w:firstLine="708"/>
        <w:jc w:val="both"/>
      </w:pPr>
      <w:r>
        <w:t>Tijekom prethodnog postupka sud je na temelju potvrde Financijske agencij</w:t>
      </w:r>
      <w:r w:rsidR="005A50AA">
        <w:t>e od 28.05.2015. (list 85</w:t>
      </w:r>
      <w:r>
        <w:t xml:space="preserve"> spisa) utvrdio da dužnik ima neizvršene osnove za plaćanje u razdoblju dužem od 60 dana.</w:t>
      </w:r>
    </w:p>
    <w:p w:rsidRDefault="000D26C5" w:rsidP="000D26C5" w:rsidR="000D26C5">
      <w:pPr>
        <w:spacing w:after="0"/>
        <w:ind w:firstLine="708"/>
        <w:jc w:val="both"/>
      </w:pPr>
      <w:r>
        <w:lastRenderedPageBreak/>
        <w:t xml:space="preserve">S obzirom na navedeno, nedvojbeno je da kod dužnika postoji nesposobnost za plaćanje kao stečajni razlog (čl. </w:t>
      </w:r>
      <w:smartTag w:element="metricconverter" w:uri="urn:schemas-microsoft-com:office:smarttags">
        <w:smartTagPr>
          <w:attr w:val="4. st" w:name="ProductID"/>
        </w:smartTagPr>
        <w:r>
          <w:t>4. st</w:t>
        </w:r>
      </w:smartTag>
      <w:r>
        <w:t>. 6. i 7. SZ-a), slijedom čega je nad dužnikom valjalo otvoriti stečajni postupak, kako je određeno pod točkom I. izreke. Ujedno je pod točkom II izreke sud imenovao i stečajnog upravitelja opreza radi, ako se u kojem slučaju naknadno pronađe imovina dužnika koja bi ušla u stečajnu masu.</w:t>
      </w:r>
    </w:p>
    <w:p w:rsidRDefault="000D26C5" w:rsidP="000D26C5" w:rsidR="000D26C5" w:rsidRPr="005A50AA">
      <w:pPr>
        <w:spacing w:after="0"/>
        <w:ind w:firstLine="708"/>
        <w:jc w:val="both"/>
      </w:pPr>
      <w:r>
        <w:t>Nadalje, na temelju saslušanja</w:t>
      </w:r>
      <w:r w:rsidR="005A50AA">
        <w:t xml:space="preserve"> privremenog stečajnog upravitelja Tomislava </w:t>
      </w:r>
      <w:proofErr w:type="spellStart"/>
      <w:r w:rsidR="005A50AA">
        <w:t>Đuričina</w:t>
      </w:r>
      <w:proofErr w:type="spellEnd"/>
      <w:r w:rsidR="005A50AA">
        <w:t>, na ročištu u prethodnom postupku dana 25. kolovoza 2016</w:t>
      </w:r>
      <w:r w:rsidR="005A50AA" w:rsidRPr="005A50AA">
        <w:t xml:space="preserve">., </w:t>
      </w:r>
      <w:r w:rsidRPr="005A50AA">
        <w:t xml:space="preserve">utvrđeno je da dužnik u vlasništvu nema nikakve imovine. </w:t>
      </w:r>
    </w:p>
    <w:p w:rsidRDefault="000D26C5" w:rsidP="00784FA8" w:rsidR="000D26C5" w:rsidRPr="00784FA8">
      <w:pPr>
        <w:spacing w:after="0"/>
        <w:ind w:firstLine="708"/>
        <w:jc w:val="both"/>
        <w:rPr>
          <w:i/>
        </w:rPr>
      </w:pPr>
      <w:r>
        <w:t xml:space="preserve">Prema tome, ovdje su se ispunili uvjeti iz odredbe čl. </w:t>
      </w:r>
      <w:smartTag w:element="metricconverter" w:uri="urn:schemas-microsoft-com:office:smarttags">
        <w:smartTagPr>
          <w:attr w:val="63. st" w:name="ProductID"/>
        </w:smartTagPr>
        <w:r>
          <w:t>63. st</w:t>
        </w:r>
      </w:smartTag>
      <w:r>
        <w:t>. 1. SZ-a kojom je propisano “ako tijekom prethodnog postupka utvrdi da imovina dužnika koja bi ušla u stečajnu masu nije dovoljna ni za namirenje troškova toga postupka, ili je neznatne vrijednosti, stečajni sudac će donijeti odluku o otvaranju i zaključenju stečajnog postupka“, dok je u nastavku ove zakonske odredbe predviđeno da se „postupak neće zaključiti, ako se u roku koji rješenjem odredi stečajni sudac predujmi dostatan iznos novca za pokriće troškova prethodnog, tako i otvorenog stečajnog postupka“.</w:t>
      </w:r>
      <w:r>
        <w:rPr>
          <w:i/>
        </w:rPr>
        <w:t xml:space="preserve"> </w:t>
      </w:r>
    </w:p>
    <w:p w:rsidRDefault="00784FA8" w:rsidP="00784FA8" w:rsidR="000D26C5" w:rsidRPr="00784FA8">
      <w:pPr>
        <w:spacing w:after="0"/>
        <w:ind w:firstLine="708"/>
        <w:jc w:val="both"/>
      </w:pPr>
      <w:r>
        <w:t>Stoga je sud rješenjem od 25. kolovoza</w:t>
      </w:r>
      <w:r w:rsidR="000D26C5">
        <w:t xml:space="preserve"> 2016. g. (objavljenim na e-Oglasnoj ploči suda) pozvao sve osobe koje imaju pravni interes da se provede stečajni postupak nad dužnikom, unatoč utvrđenoj činjenici nedostatnosti stečajne mase, da u roku od 8 dana uplate predujam u iznosu od 11.300,00 kn za pokriće troškova kako prethodnog, tako i stečajnog postupka.</w:t>
      </w:r>
    </w:p>
    <w:p w:rsidRDefault="000D26C5" w:rsidP="000D26C5" w:rsidR="000D26C5">
      <w:pPr>
        <w:spacing w:after="0"/>
        <w:ind w:firstLine="708"/>
        <w:jc w:val="both"/>
      </w:pPr>
      <w:r>
        <w:t xml:space="preserve">U ostavljenom roku, nitko od zainteresiranih osoba nije uplatio traženi predujam, pa su se s obzirom na sve navedeno ispunili uvjeti iz čl. </w:t>
      </w:r>
      <w:smartTag w:element="metricconverter" w:uri="urn:schemas-microsoft-com:office:smarttags">
        <w:smartTagPr>
          <w:attr w:val="63. st" w:name="ProductID"/>
        </w:smartTagPr>
        <w:r>
          <w:t>63. st</w:t>
        </w:r>
      </w:smartTag>
      <w:r>
        <w:t xml:space="preserve">. 1. SZ-a za donošenje  odluke o otvaranju i istodobnom zaključenju ovog stečajnog postupka. </w:t>
      </w:r>
    </w:p>
    <w:p w:rsidRDefault="000D26C5" w:rsidP="000D26C5" w:rsidR="000D26C5">
      <w:pPr>
        <w:spacing w:after="0"/>
        <w:jc w:val="both"/>
      </w:pPr>
    </w:p>
    <w:p w:rsidRDefault="000D26C5" w:rsidP="000D26C5" w:rsidR="000D26C5">
      <w:pPr>
        <w:spacing w:after="0"/>
        <w:jc w:val="both"/>
      </w:pPr>
      <w:r>
        <w:tab/>
        <w:t>Temeljem svega navedenoga, riješeno je kao u izreci.</w:t>
      </w:r>
    </w:p>
    <w:p w:rsidRDefault="000D26C5" w:rsidP="000D26C5" w:rsidR="000D26C5">
      <w:pPr>
        <w:spacing w:after="0"/>
        <w:jc w:val="both"/>
      </w:pPr>
      <w:r>
        <w:t xml:space="preserve">      </w:t>
      </w:r>
    </w:p>
    <w:p w:rsidRDefault="004A438B" w:rsidP="00706E05" w:rsidR="004A438B">
      <w:pPr>
        <w:spacing w:after="0"/>
      </w:pPr>
    </w:p>
    <w:p w:rsidRDefault="00784FA8" w:rsidP="000D26C5" w:rsidR="000D26C5">
      <w:pPr>
        <w:spacing w:after="0"/>
        <w:jc w:val="center"/>
      </w:pPr>
      <w:r>
        <w:t>U Varaždinu, dana 20. rujna 2016.</w:t>
      </w:r>
    </w:p>
    <w:p w:rsidRDefault="004A438B" w:rsidP="000D26C5" w:rsidR="004A438B">
      <w:pPr>
        <w:spacing w:after="0"/>
        <w:jc w:val="both"/>
      </w:pPr>
    </w:p>
    <w:p w:rsidRDefault="000D26C5" w:rsidP="000D26C5" w:rsidR="000D26C5">
      <w:pPr>
        <w:spacing w:after="0"/>
        <w:jc w:val="both"/>
      </w:pPr>
    </w:p>
    <w:p w:rsidRDefault="000D26C5" w:rsidP="000D26C5" w:rsidR="000D26C5" w:rsidRPr="00784FA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 w:rsidRPr="00784FA8">
        <w:t xml:space="preserve"> STEČAJNI  SUDAC:</w:t>
      </w:r>
    </w:p>
    <w:p w:rsidRDefault="00784FA8" w:rsidP="000D26C5" w:rsidR="00784FA8" w:rsidRPr="00784FA8">
      <w:pPr>
        <w:spacing w:after="0"/>
        <w:jc w:val="both"/>
      </w:pPr>
    </w:p>
    <w:p w:rsidRDefault="000D26C5" w:rsidP="004A438B" w:rsidR="000D26C5">
      <w:pPr>
        <w:spacing w:after="0"/>
        <w:jc w:val="both"/>
      </w:pPr>
      <w:r w:rsidRPr="00784FA8">
        <w:tab/>
      </w:r>
      <w:r w:rsidRPr="00784FA8">
        <w:tab/>
      </w:r>
      <w:r w:rsidRPr="00784FA8">
        <w:tab/>
      </w:r>
      <w:r w:rsidRPr="00784FA8">
        <w:tab/>
      </w:r>
      <w:r w:rsidRPr="00784FA8">
        <w:tab/>
      </w:r>
      <w:r w:rsidRPr="00784FA8">
        <w:tab/>
        <w:t xml:space="preserve">                </w:t>
      </w:r>
      <w:r w:rsidR="004A438B">
        <w:t xml:space="preserve">  </w:t>
      </w:r>
      <w:r w:rsidRPr="00784FA8">
        <w:t xml:space="preserve"> Marija </w:t>
      </w:r>
      <w:proofErr w:type="spellStart"/>
      <w:r w:rsidRPr="00784FA8">
        <w:t>Levanić</w:t>
      </w:r>
      <w:proofErr w:type="spellEnd"/>
      <w:r w:rsidRPr="00784FA8">
        <w:t>-</w:t>
      </w:r>
      <w:proofErr w:type="spellStart"/>
      <w:r w:rsidRPr="00784FA8">
        <w:t>Škerbić</w:t>
      </w:r>
      <w:proofErr w:type="spellEnd"/>
      <w:r w:rsidR="00706E05">
        <w:t>, v.r.</w:t>
      </w:r>
    </w:p>
    <w:p w:rsidRDefault="00706E05" w:rsidP="004A438B" w:rsidR="00706E05">
      <w:pPr>
        <w:spacing w:after="0"/>
        <w:jc w:val="both"/>
      </w:pPr>
    </w:p>
    <w:p w:rsidRDefault="000D26C5" w:rsidP="000D26C5" w:rsidR="004A438B">
      <w:pPr>
        <w:spacing w:after="0"/>
        <w:jc w:val="both"/>
      </w:pPr>
      <w:bookmarkStart w:name="_GoBack" w:id="0"/>
      <w:bookmarkEnd w:id="0"/>
      <w:r w:rsidRPr="00784FA8">
        <w:tab/>
      </w:r>
      <w:r w:rsidRPr="00784FA8">
        <w:tab/>
      </w:r>
    </w:p>
    <w:p w:rsidRDefault="000D26C5" w:rsidP="000D26C5" w:rsidR="000D26C5" w:rsidRPr="00784FA8">
      <w:pPr>
        <w:spacing w:after="0"/>
        <w:jc w:val="both"/>
      </w:pPr>
      <w:r w:rsidRPr="00784FA8">
        <w:tab/>
      </w:r>
      <w:r w:rsidRPr="00784FA8">
        <w:tab/>
      </w:r>
      <w:r w:rsidRPr="00784FA8">
        <w:tab/>
      </w:r>
      <w:r w:rsidRPr="00784FA8">
        <w:tab/>
      </w:r>
      <w:r w:rsidRPr="00784FA8">
        <w:tab/>
      </w:r>
      <w:r w:rsidRPr="00784FA8">
        <w:tab/>
      </w:r>
      <w:r w:rsidRPr="00784FA8">
        <w:tab/>
      </w:r>
      <w:r w:rsidRPr="00784FA8">
        <w:tab/>
      </w:r>
      <w:r w:rsidRPr="00784FA8">
        <w:tab/>
      </w:r>
      <w:r w:rsidRPr="00784FA8">
        <w:tab/>
      </w:r>
      <w:r w:rsidRPr="00784FA8">
        <w:tab/>
      </w:r>
      <w:r w:rsidRPr="00784FA8">
        <w:tab/>
      </w:r>
      <w:r w:rsidRPr="00784FA8">
        <w:tab/>
      </w:r>
      <w:r w:rsidRPr="00784FA8">
        <w:tab/>
      </w:r>
      <w:r w:rsidRPr="00784FA8">
        <w:tab/>
      </w:r>
      <w:r w:rsidRPr="00784FA8">
        <w:tab/>
      </w:r>
      <w:r w:rsidRPr="00784FA8">
        <w:tab/>
      </w:r>
      <w:r w:rsidRPr="00784FA8">
        <w:tab/>
      </w:r>
      <w:r w:rsidRPr="00784FA8">
        <w:tab/>
      </w:r>
    </w:p>
    <w:p w:rsidRDefault="000D26C5" w:rsidP="000D26C5" w:rsidR="000D26C5" w:rsidRPr="00784FA8">
      <w:pPr>
        <w:spacing w:after="0"/>
        <w:jc w:val="both"/>
        <w:rPr>
          <w:u w:val="single"/>
        </w:rPr>
      </w:pPr>
      <w:r w:rsidRPr="00784FA8">
        <w:t>POUKA  O  PRAVNOM  LIJEKU:</w:t>
      </w:r>
    </w:p>
    <w:p w:rsidRDefault="000D26C5" w:rsidP="000D26C5" w:rsidR="000D26C5" w:rsidRPr="00784FA8">
      <w:pPr>
        <w:spacing w:after="0"/>
        <w:jc w:val="both"/>
      </w:pPr>
      <w:r w:rsidRPr="00784FA8">
        <w:tab/>
        <w:t>Protiv ovog rješenja vjerovnici i stečajni dužnik mogu izjaviti žalbu u roku od 8 dana istekom osmog dana od objavljivanja na mrežnoj stranici e-Oglasna ploča sudova, a žalba se podnosi pismeno, u tri primjerka, putem ovoga suda na Visoki trgovački sud Republike Hrvatske u Zagrebu.</w:t>
      </w:r>
    </w:p>
    <w:p w:rsidRDefault="000D26C5" w:rsidP="000D26C5" w:rsidR="000D26C5" w:rsidRPr="00784FA8">
      <w:pPr>
        <w:spacing w:after="0"/>
        <w:jc w:val="both"/>
      </w:pPr>
    </w:p>
    <w:p w:rsidRDefault="00784FA8" w:rsidP="000D26C5" w:rsidR="000D26C5" w:rsidRPr="00784FA8">
      <w:pPr>
        <w:spacing w:after="0"/>
        <w:jc w:val="both"/>
      </w:pPr>
      <w:r w:rsidRPr="00784FA8">
        <w:t>DNA</w:t>
      </w:r>
      <w:r w:rsidR="000D26C5" w:rsidRPr="00784FA8">
        <w:t>:</w:t>
      </w:r>
    </w:p>
    <w:p w:rsidRDefault="000D26C5" w:rsidP="000D26C5" w:rsidR="000D26C5" w:rsidRPr="00784FA8">
      <w:pPr>
        <w:spacing w:after="0"/>
        <w:jc w:val="both"/>
      </w:pPr>
      <w:r w:rsidRPr="00784FA8">
        <w:t xml:space="preserve">      </w:t>
      </w:r>
      <w:r w:rsidRPr="00784FA8">
        <w:tab/>
      </w:r>
      <w:r w:rsidR="00784FA8">
        <w:t xml:space="preserve">- direktor dužnika, Kristijan Lesjak iz </w:t>
      </w:r>
      <w:proofErr w:type="spellStart"/>
      <w:r w:rsidR="00784FA8">
        <w:t>Pribislavca</w:t>
      </w:r>
      <w:proofErr w:type="spellEnd"/>
      <w:r w:rsidR="00784FA8">
        <w:t>, Ante Starčevića 60</w:t>
      </w:r>
    </w:p>
    <w:p w:rsidRDefault="00784FA8" w:rsidP="000D26C5" w:rsidR="00784FA8">
      <w:pPr>
        <w:spacing w:after="0"/>
        <w:ind w:firstLine="708"/>
        <w:jc w:val="both"/>
      </w:pPr>
      <w:r>
        <w:t xml:space="preserve">- stečajni upravitelj, </w:t>
      </w:r>
      <w:r w:rsidR="003865CE">
        <w:t xml:space="preserve">Tomislav </w:t>
      </w:r>
      <w:proofErr w:type="spellStart"/>
      <w:r w:rsidR="003865CE">
        <w:t>Đuričin</w:t>
      </w:r>
      <w:proofErr w:type="spellEnd"/>
      <w:r w:rsidR="003865CE">
        <w:t>, Dravska poljana 1, Varaždin</w:t>
      </w:r>
    </w:p>
    <w:p w:rsidRDefault="000D26C5" w:rsidP="000D26C5" w:rsidR="000D26C5" w:rsidRPr="00784FA8">
      <w:pPr>
        <w:spacing w:after="0"/>
        <w:ind w:firstLine="708"/>
        <w:jc w:val="both"/>
      </w:pPr>
      <w:r w:rsidRPr="00784FA8">
        <w:t>- sudski registar, odmah radi zabilježbe, te nakon prav</w:t>
      </w:r>
      <w:r w:rsidR="00784FA8">
        <w:t>omoćnosti radi brisanja dužnika</w:t>
      </w:r>
    </w:p>
    <w:p w:rsidRDefault="000D26C5" w:rsidP="00784FA8" w:rsidR="00DA0242">
      <w:pPr>
        <w:spacing w:after="0"/>
        <w:jc w:val="both"/>
      </w:pPr>
      <w:r w:rsidRPr="00784FA8">
        <w:tab/>
        <w:t>- e-Oglasna ploča s</w:t>
      </w:r>
      <w:r w:rsidR="00784FA8">
        <w:t>uda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0369" w:rsidP="00537B78" w:rsidR="00220369">
      <w:r>
        <w:separator/>
      </w:r>
    </w:p>
  </w:endnote>
  <w:endnote w:id="0" w:type="continuationSeparator">
    <w:p w:rsidRDefault="00220369" w:rsidP="00537B78" w:rsidR="002203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0369" w:rsidP="00537B78" w:rsidR="00220369">
      <w:r>
        <w:separator/>
      </w:r>
    </w:p>
  </w:footnote>
  <w:footnote w:id="0" w:type="continuationSeparator">
    <w:p w:rsidRDefault="00220369" w:rsidP="00537B78" w:rsidR="002203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26C5" w:rsidR="008333A9">
    <w:pPr>
      <w:pStyle w:val="Zaglavlje"/>
    </w:pPr>
    <w:r>
      <w:rPr>
        <w:rStyle w:val="PozadinaSvijetloCrvena"/>
        <w:shd w:fill="auto" w:color="auto" w:val="clear"/>
      </w:rPr>
      <w:t>Poslovni broj: 7 St-324/14-29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A4A682E"/>
    <w:multiLevelType w:val="hybridMultilevel"/>
    <w:tmpl w:val="B6F0B3C0"/>
    <w:lvl w:tplc="A01E212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26C5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4E38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44C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369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65CE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438B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7E35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0AA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E05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4FA8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0EE6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5B2F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640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St-324/2014-29</izvorni_sadrzaj>
    <derivirana_varijabla naziv="DomainObject.Oznaka_1">St-324/2014-29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2014.</izvorni_sadrzaj>
    <derivirana_varijabla naziv="DomainObject.Predmet.DatumOsnivanja_1">29.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St-324/2014</izvorni_sadrzaj>
    <derivirana_varijabla naziv="DomainObject.Predmet.OznakaBroj_1">St-324/2014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LUTA društvo s ograničenom odgovornošću za ugostiteljstvo, trgovinu i usluge</izvorni_sadrzaj>
    <derivirana_varijabla naziv="DomainObject.Predmet.ProtustrankaFormated_1">  LUTA društvo s ograničenom odgovornošću za ugostiteljstvo, trgovinu i usluge</derivirana_varijabla>
  </DomainObject.Predmet.ProtustrankaFormated>
  <DomainObject.Predmet.ProtustrankaFormatedOIB>
    <izvorni_sadrzaj>  LUTA društvo s ograničenom odgovornošću za ugostiteljstvo, trgovinu i usluge, OIB 58117901551</izvorni_sadrzaj>
    <derivirana_varijabla naziv="DomainObject.Predmet.ProtustrankaFormatedOIB_1">  LUTA društvo s ograničenom odgovornošću za ugostiteljstvo, trgovinu i usluge, OIB 58117901551</derivirana_varijabla>
  </DomainObject.Predmet.ProtustrankaFormatedOIB>
  <DomainObject.Predmet.ProtustrankaFormatedWithAdress>
    <izvorni_sadrzaj> LUTA društvo s ograničenom odgovornošću za ugostiteljstvo, trgovinu i usluge, Dr. Ante Starčevića 60, 40000 Pribislavec</izvorni_sadrzaj>
    <derivirana_varijabla naziv="DomainObject.Predmet.ProtustrankaFormatedWithAdress_1"> LUTA društvo s ograničenom odgovornošću za ugostiteljstvo, trgovinu i usluge, Dr. Ante Starčevića 60, 40000 Pribislavec</derivirana_varijabla>
  </DomainObject.Predmet.ProtustrankaFormatedWithAdress>
  <DomainObject.Predmet.ProtustrankaFormatedWithAdressOIB>
    <izvorni_sadrzaj> LUTA društvo s ograničenom odgovornošću za ugostiteljstvo, trgovinu i usluge, OIB 58117901551, Dr. Ante Starčevića 60, 40000 Pribislavec</izvorni_sadrzaj>
    <derivirana_varijabla naziv="DomainObject.Predmet.ProtustrankaFormatedWithAdressOIB_1"> LUTA društvo s ograničenom odgovornošću za ugostiteljstvo, trgovinu i usluge, OIB 58117901551, Dr. Ante Starčevića 60, 40000 Pribislavec</derivirana_varijabla>
  </DomainObject.Predmet.ProtustrankaFormatedWithAdressOIB>
  <DomainObject.Predmet.ProtustrankaWithAdress>
    <izvorni_sadrzaj>LUTA društvo s ograničenom odgovornošću za ugostiteljstvo, trgovinu i usluge Dr. Ante Starčevića 60, 40000 Pribislavec</izvorni_sadrzaj>
    <derivirana_varijabla naziv="DomainObject.Predmet.ProtustrankaWithAdress_1">LUTA društvo s ograničenom odgovornošću za ugostiteljstvo, trgovinu i usluge Dr. Ante Starčevića 60, 40000 Pribislavec</derivirana_varijabla>
  </DomainObject.Predmet.ProtustrankaWithAdress>
  <DomainObject.Predmet.ProtustrankaWithAdressOIB>
    <izvorni_sadrzaj>LUTA društvo s ograničenom odgovornošću za ugostiteljstvo, trgovinu i usluge, OIB 58117901551, Dr. Ante Starčevića 60, 40000 Pribislavec</izvorni_sadrzaj>
    <derivirana_varijabla naziv="DomainObject.Predmet.ProtustrankaWithAdressOIB_1">LUTA društvo s ograničenom odgovornošću za ugostiteljstvo, trgovinu i usluge, OIB 58117901551, Dr. Ante Starčevića 60, 40000 Pribislavec</derivirana_varijabla>
  </DomainObject.Predmet.ProtustrankaWithAdressOIB>
  <DomainObject.Predmet.ProtustrankaNazivFormated>
    <izvorni_sadrzaj>LUTA društvo s ograničenom odgovornošću za ugostiteljstvo, trgovinu i usluge</izvorni_sadrzaj>
    <derivirana_varijabla naziv="DomainObject.Predmet.ProtustrankaNazivFormated_1">LUTA društvo s ograničenom odgovornošću za ugostiteljstvo, trgovinu i usluge</derivirana_varijabla>
  </DomainObject.Predmet.ProtustrankaNazivFormated>
  <DomainObject.Predmet.ProtustrankaNazivFormatedOIB>
    <izvorni_sadrzaj>LUTA društvo s ograničenom odgovornošću za ugostiteljstvo, trgovinu i usluge, OIB 58117901551</izvorni_sadrzaj>
    <derivirana_varijabla naziv="DomainObject.Predmet.ProtustrankaNazivFormatedOIB_1">LUTA društvo s ograničenom odgovornošću za ugostiteljstvo, trgovinu i usluge, OIB 58117901551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10000 Zagreb</izvorni_sadrzaj>
    <derivirana_varijabla naziv="DomainObject.Predmet.StrankaFormatedWithAdress_1"> Financijska agencija, Vrtni put 3, 10000 Zagreb</derivirana_varijabla>
  </DomainObject.Predmet.StrankaFormatedWithAdress>
  <DomainObject.Predmet.StrankaFormatedWithAdressOIB>
    <izvorni_sadrzaj> Financijska agencija, OIB 85821130368, Vrtni put 3, 10000 Zagreb</izvorni_sadrzaj>
    <derivirana_varijabla naziv="DomainObject.Predmet.StrankaFormatedWithAdressOIB_1"> Financijska agencija, OIB 85821130368, Vrtni put 3, 10000 Zagreb</derivirana_varijabla>
  </DomainObject.Predmet.StrankaFormatedWithAdressOIB>
  <DomainObject.Predmet.StrankaWithAdress>
    <izvorni_sadrzaj>Financijska agencija Vrtni put 3,10000 Zagreb</izvorni_sadrzaj>
    <derivirana_varijabla naziv="DomainObject.Predmet.StrankaWithAdress_1">Financijska agencija Vrtni put 3,10000 Zagreb</derivirana_varijabla>
  </DomainObject.Predmet.StrankaWithAdress>
  <DomainObject.Predmet.StrankaWithAdressOIB>
    <izvorni_sadrzaj>Financijska agencija, OIB 85821130368, Vrtni put 3,10000 Zagreb</izvorni_sadrzaj>
    <derivirana_varijabla naziv="DomainObject.Predmet.StrankaWithAdressOIB_1">Financijska agencija, OIB 85821130368, Vrtni put 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25694.82</izvorni_sadrzaj>
    <derivirana_varijabla naziv="DomainObject.Predmet.TrenutnaVrijednost_1">25694.82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10000 Zagreb</item>
    </izvorni_sadrzaj>
    <derivirana_varijabla naziv="DomainObject.Predmet.StrankaListFormatedWithAdress_1">
      <item>Financijska agencija, Vrtni put 3, 10000 Zagreb</item>
    </derivirana_varijabla>
  </DomainObject.Predmet.StrankaListFormatedWithAdress>
  <DomainObject.Predmet.StrankaListFormatedWithAdressOIB>
    <izvorni_sadrzaj>
      <item>Financijska agencija, OIB 85821130368, Vrtni put 3, 10000 Zagreb</item>
    </izvorni_sadrzaj>
    <derivirana_varijabla naziv="DomainObject.Predmet.StrankaListFormatedWithAdressOIB_1">
      <item>Financijska agencija, OIB 85821130368, Vrtni put 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LUTA društvo s ograničenom odgovornošću za ugostiteljstvo, trgovinu i usluge</item>
    </izvorni_sadrzaj>
    <derivirana_varijabla naziv="DomainObject.Predmet.ProtuStrankaListFormated_1">
      <item>LUTA društvo s ograničenom odgovornošću za ugostiteljstvo, trgovinu i usluge</item>
    </derivirana_varijabla>
  </DomainObject.Predmet.ProtuStrankaListFormated>
  <DomainObject.Predmet.ProtuStrankaListFormatedOIB>
    <izvorni_sadrzaj>
      <item>LUTA društvo s ograničenom odgovornošću za ugostiteljstvo, trgovinu i usluge, OIB 58117901551</item>
    </izvorni_sadrzaj>
    <derivirana_varijabla naziv="DomainObject.Predmet.ProtuStrankaListFormatedOIB_1">
      <item>LUTA društvo s ograničenom odgovornošću za ugostiteljstvo, trgovinu i usluge, OIB 58117901551</item>
    </derivirana_varijabla>
  </DomainObject.Predmet.ProtuStrankaListFormatedOIB>
  <DomainObject.Predmet.ProtuStrankaListFormatedWithAdress>
    <izvorni_sadrzaj>
      <item>LUTA društvo s ograničenom odgovornošću za ugostiteljstvo, trgovinu i usluge, Dr. Ante Starčevića 60, 40000 Pribislavec</item>
    </izvorni_sadrzaj>
    <derivirana_varijabla naziv="DomainObject.Predmet.ProtuStrankaListFormatedWithAdress_1">
      <item>LUTA društvo s ograničenom odgovornošću za ugostiteljstvo, trgovinu i usluge, Dr. Ante Starčevića 60, 40000 Pribislavec</item>
    </derivirana_varijabla>
  </DomainObject.Predmet.ProtuStrankaListFormatedWithAdress>
  <DomainObject.Predmet.ProtuStrankaListFormatedWithAdressOIB>
    <izvorni_sadrzaj>
      <item>LUTA društvo s ograničenom odgovornošću za ugostiteljstvo, trgovinu i usluge, OIB 58117901551, Dr. Ante Starčevića 60, 40000 Pribislavec</item>
    </izvorni_sadrzaj>
    <derivirana_varijabla naziv="DomainObject.Predmet.ProtuStrankaListFormatedWithAdressOIB_1">
      <item>LUTA društvo s ograničenom odgovornošću za ugostiteljstvo, trgovinu i usluge, OIB 58117901551, Dr. Ante Starčevića 60, 40000 Pribislavec</item>
    </derivirana_varijabla>
  </DomainObject.Predmet.ProtuStrankaListFormatedWithAdressOIB>
  <DomainObject.Predmet.ProtuStrankaListNazivFormated>
    <izvorni_sadrzaj>
      <item>LUTA društvo s ograničenom odgovornošću za ugostiteljstvo, trgovinu i usluge</item>
    </izvorni_sadrzaj>
    <derivirana_varijabla naziv="DomainObject.Predmet.ProtuStrankaListNazivFormated_1">
      <item>LUTA društvo s ograničenom odgovornošću za ugostiteljstvo, trgovinu i usluge</item>
    </derivirana_varijabla>
  </DomainObject.Predmet.ProtuStrankaListNazivFormated>
  <DomainObject.Predmet.ProtuStrankaListNazivFormatedOIB>
    <izvorni_sadrzaj>
      <item>LUTA društvo s ograničenom odgovornošću za ugostiteljstvo, trgovinu i usluge, OIB 58117901551</item>
    </izvorni_sadrzaj>
    <derivirana_varijabla naziv="DomainObject.Predmet.ProtuStrankaListNazivFormatedOIB_1">
      <item>LUTA društvo s ograničenom odgovornošću za ugostiteljstvo, trgovinu i usluge, OIB 58117901551</item>
    </derivirana_varijabla>
  </DomainObject.Predmet.ProtuStrankaListNazivFormatedOIB>
  <DomainObject.Predmet.OstaliListFormated>
    <izvorni_sadrzaj>
      <item>Oglasna ploča</item>
      <item>Sudski registar</item>
      <item>KRISTIJAN LESJAK</item>
      <item>ŽDO VARAŽDIN, Građansko upravni odjel</item>
      <item>TOMISLAV ĐURIČIN</item>
    </izvorni_sadrzaj>
    <derivirana_varijabla naziv="DomainObject.Predmet.OstaliListFormated_1">
      <item>Oglasna ploča</item>
      <item>Sudski registar</item>
      <item>KRISTIJAN LESJAK</item>
      <item>ŽDO VARAŽDIN, Građansko upravni odjel</item>
      <item>TOMISLAV ĐURIČIN</item>
    </derivirana_varijabla>
  </DomainObject.Predmet.OstaliListFormated>
  <DomainObject.Predmet.OstaliListFormatedOIB>
    <izvorni_sadrzaj>
      <item>Oglasna ploča</item>
      <item>Sudski registar</item>
      <item>KRISTIJAN LESJAK</item>
      <item>ŽDO VARAŽDIN, Građansko upravni odjel</item>
      <item>TOMISLAV ĐURIČIN, OIB 01733609458</item>
    </izvorni_sadrzaj>
    <derivirana_varijabla naziv="DomainObject.Predmet.OstaliListFormatedOIB_1">
      <item>Oglasna ploča</item>
      <item>Sudski registar</item>
      <item>KRISTIJAN LESJAK</item>
      <item>ŽDO VARAŽDIN, Građansko upravni odjel</item>
      <item>TOMISLAV ĐURIČIN, OIB 01733609458</item>
    </derivirana_varijabla>
  </DomainObject.Predmet.OstaliListFormatedOIB>
  <DomainObject.Predmet.OstaliListFormatedWithAdress>
    <izvorni_sadrzaj>
      <item>Oglasna ploča</item>
      <item>Sudski registar, B.Radića 2, 42000 Varaždin</item>
      <item>KRISTIJAN LESJAK</item>
      <item>ŽDO VARAŽDIN, Građansko upravni odjel</item>
      <item>TOMISLAV ĐURIČIN</item>
    </izvorni_sadrzaj>
    <derivirana_varijabla naziv="DomainObject.Predmet.OstaliListFormatedWithAdress_1">
      <item>Oglasna ploča</item>
      <item>Sudski registar, B.Radića 2, 42000 Varaždin</item>
      <item>KRISTIJAN LESJAK</item>
      <item>ŽDO VARAŽDIN, Građansko upravni odjel</item>
      <item>TOMISLAV ĐURIČIN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KRISTIJAN LESJAK</item>
      <item>ŽDO VARAŽDIN, Građansko upravni odjel</item>
      <item>TOMISLAV ĐURIČIN, OIB 01733609458</item>
    </izvorni_sadrzaj>
    <derivirana_varijabla naziv="DomainObject.Predmet.OstaliListFormatedWithAdressOIB_1">
      <item>Oglasna ploča</item>
      <item>Sudski registar, B.Radića 2, 42000 Varaždin</item>
      <item>KRISTIJAN LESJAK</item>
      <item>ŽDO VARAŽDIN, Građansko upravni odjel</item>
      <item>TOMISLAV ĐURIČIN, OIB 01733609458</item>
    </derivirana_varijabla>
  </DomainObject.Predmet.OstaliListFormatedWithAdressOIB>
  <DomainObject.Predmet.OstaliListNazivFormated>
    <izvorni_sadrzaj>
      <item>Oglasna ploča</item>
      <item>Sudski registar</item>
      <item>KRISTIJAN LESJAK</item>
      <item>ŽDO VARAŽDIN, Građansko upravni odjel</item>
      <item>TOMISLAV ĐURIČIN</item>
    </izvorni_sadrzaj>
    <derivirana_varijabla naziv="DomainObject.Predmet.OstaliListNazivFormated_1">
      <item>Oglasna ploča</item>
      <item>Sudski registar</item>
      <item>KRISTIJAN LESJAK</item>
      <item>ŽDO VARAŽDIN, Građansko upravni odjel</item>
      <item>TOMISLAV ĐURIČIN</item>
    </derivirana_varijabla>
  </DomainObject.Predmet.OstaliListNazivFormated>
  <DomainObject.Predmet.OstaliListNazivFormatedOIB>
    <izvorni_sadrzaj>
      <item>Oglasna ploča</item>
      <item>Sudski registar</item>
      <item>KRISTIJAN LESJAK</item>
      <item>ŽDO VARAŽDIN, Građansko upravni odjel</item>
      <item>TOMISLAV ĐURIČIN, OIB 01733609458</item>
    </izvorni_sadrzaj>
    <derivirana_varijabla naziv="DomainObject.Predmet.OstaliListNazivFormatedOIB_1">
      <item>Oglasna ploča</item>
      <item>Sudski registar</item>
      <item>KRISTIJAN LESJAK</item>
      <item>ŽDO VARAŽDIN, Građansko upravni odjel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St-324/2014-29</izvorni_sadrzaj>
    <derivirana_varijabla naziv="DomainObject.PoslovniBrojDokumenta_1">St-324/2014-29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LUTA društvo s ograničenom odgovornošću za ugostiteljstvo, trgovinu i usluge</izvorni_sadrzaj>
    <derivirana_varijabla naziv="DomainObject.Predmet.ProtustrankaIDrugi_1">LUTA društvo s ograničenom odgovornošću za ugostiteljstvo, trgovinu i usluge</derivirana_varijabla>
  </DomainObject.Predmet.ProtustrankaIDrugi>
  <DomainObject.Predmet.StrankaIDrugiAdressOIB>
    <izvorni_sadrzaj>Financijska agencija, OIB 85821130368, Vrtni put 3, 10000 Zagreb</izvorni_sadrzaj>
    <derivirana_varijabla naziv="DomainObject.Predmet.StrankaIDrugiAdressOIB_1">Financijska agencija, OIB 85821130368, Vrtni put 3, 10000 Zagreb</derivirana_varijabla>
  </DomainObject.Predmet.StrankaIDrugiAdressOIB>
  <DomainObject.Predmet.ProtustrankaIDrugiAdressOIB>
    <izvorni_sadrzaj>LUTA društvo s ograničenom odgovornošću za ugostiteljstvo, trgovinu i usluge, OIB 58117901551, Dr. Ante Starčevića 60, 40000 Pribislavec</izvorni_sadrzaj>
    <derivirana_varijabla naziv="DomainObject.Predmet.ProtustrankaIDrugiAdressOIB_1">LUTA društvo s ograničenom odgovornošću za ugostiteljstvo, trgovinu i usluge, OIB 58117901551, Dr. Ante Starčevića 60,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LUTA društvo s ograničenom odgovornošću za ugostiteljstvo, trgovinu i usluge</item>
      <item>Oglasna ploča</item>
      <item>Sudski registar</item>
      <item>KRISTIJAN LESJAK</item>
      <item>ŽDO VARAŽDIN, Građansko upravni odjel</item>
      <item>TOMISLAV ĐURIČIN</item>
    </izvorni_sadrzaj>
    <derivirana_varijabla naziv="DomainObject.Predmet.SudioniciListNaziv_1">
      <item>Financijska agencija</item>
      <item>LUTA društvo s ograničenom odgovornošću za ugostiteljstvo, trgovinu i usluge</item>
      <item>Oglasna ploča</item>
      <item>Sudski registar</item>
      <item>KRISTIJAN LESJAK</item>
      <item>ŽDO VARAŽDIN, Građansko upravni odjel</item>
      <item>TOMISLAV ĐURIČIN</item>
    </derivirana_varijabla>
  </DomainObject.Predmet.SudioniciListNaziv>
  <DomainObject.Predmet.SudioniciListAdressOIB>
    <izvorni_sadrzaj>
      <item>Financijska agencija, OIB 85821130368, Vrtni put 3,10000 Zagreb</item>
      <item>LUTA društvo s ograničenom odgovornošću za ugostiteljstvo, trgovinu i usluge, OIB 58117901551, Dr. Ante Starčevića 60,40000 Pribislavec</item>
      <item>Oglasna ploča</item>
      <item>Sudski registar, B.Radića 2,42000 Varaždin</item>
      <item>KRISTIJAN LESJAK</item>
      <item>ŽDO VARAŽDIN, Građansko upravni odjel</item>
      <item>TOMISLAV ĐURIČIN, OIB 01733609458</item>
    </izvorni_sadrzaj>
    <derivirana_varijabla naziv="DomainObject.Predmet.SudioniciListAdressOIB_1">
      <item>Financijska agencija, OIB 85821130368, Vrtni put 3,10000 Zagreb</item>
      <item>LUTA društvo s ograničenom odgovornošću za ugostiteljstvo, trgovinu i usluge, OIB 58117901551, Dr. Ante Starčevića 60,40000 Pribislavec</item>
      <item>Oglasna ploča</item>
      <item>Sudski registar, B.Radića 2,42000 Varaždin</item>
      <item>KRISTIJAN LESJAK</item>
      <item>ŽDO VARAŽDIN, Građansko upravni odjel</item>
      <item>TOMISLAV ĐURIČIN, OIB 01733609458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1D7036-A281-4C67-8A4E-6C8CE90ED9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726</properties:Words>
  <properties:Characters>3954</properties:Characters>
  <properties:Lines>97</properties:Lines>
  <properties:Paragraphs>32</properties:Paragraphs>
  <properties:TotalTime>57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2016-09-20T10:00:00Z</cp:lastPrinted>
  <dcterms:modified xmlns:xsi="http://www.w3.org/2001/XMLSchema-instance" xsi:type="dcterms:W3CDTF">2016-09-20T10:00:00Z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St-324/2014-29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