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435d" w14:paraId="af9435d" w:rsidRDefault="0007154B" w:rsidP="0007154B" w:rsidR="0007154B" w:rsidRPr="00654DC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REPUBLIKA </w:t>
      </w:r>
      <w:r w:rsidRPr="00654DC2">
        <w:rPr>
          <w:b/>
        </w:rPr>
        <w:t>HRVATSKA                                                                     14. St-</w:t>
      </w:r>
      <w:r>
        <w:rPr>
          <w:b/>
        </w:rPr>
        <w:t>577</w:t>
      </w:r>
      <w:r w:rsidRPr="00654DC2">
        <w:rPr>
          <w:b/>
        </w:rPr>
        <w:t>/</w:t>
      </w:r>
      <w:r>
        <w:rPr>
          <w:b/>
        </w:rPr>
        <w:t>20</w:t>
      </w:r>
      <w:r w:rsidRPr="00654DC2">
        <w:rPr>
          <w:b/>
        </w:rPr>
        <w:t>1</w:t>
      </w:r>
      <w:r>
        <w:rPr>
          <w:b/>
        </w:rPr>
        <w:t>1</w:t>
      </w:r>
      <w:r w:rsidRPr="00654DC2">
        <w:rPr>
          <w:b/>
        </w:rPr>
        <w:t>.</w:t>
      </w:r>
    </w:p>
    <w:p w:rsidRDefault="0007154B" w:rsidP="0007154B" w:rsidR="0007154B" w:rsidRPr="00654DC2">
      <w:pPr>
        <w:rPr>
          <w:b/>
        </w:rPr>
      </w:pPr>
      <w:r w:rsidRPr="00654DC2">
        <w:rPr>
          <w:b/>
        </w:rPr>
        <w:t>TRGOVAČKI SUD U SPLITU</w:t>
      </w:r>
    </w:p>
    <w:p w:rsidRDefault="0007154B" w:rsidP="0007154B" w:rsidR="0007154B" w:rsidRPr="00654DC2">
      <w:pPr>
        <w:rPr>
          <w:b/>
        </w:rPr>
      </w:pPr>
    </w:p>
    <w:p w:rsidRDefault="0007154B" w:rsidP="0007154B" w:rsidR="0007154B" w:rsidRPr="00654DC2">
      <w:pPr>
        <w:jc w:val="center"/>
        <w:rPr>
          <w:b/>
        </w:rPr>
      </w:pPr>
      <w:r w:rsidRPr="00654DC2">
        <w:rPr>
          <w:b/>
        </w:rPr>
        <w:t>Z A P I S N I K</w:t>
      </w:r>
    </w:p>
    <w:p w:rsidRDefault="0007154B" w:rsidP="0007154B" w:rsidR="0007154B" w:rsidRPr="00654DC2">
      <w:pPr>
        <w:jc w:val="center"/>
        <w:rPr>
          <w:b/>
        </w:rPr>
      </w:pPr>
    </w:p>
    <w:p w:rsidRDefault="0007154B" w:rsidP="0007154B" w:rsidR="0007154B" w:rsidRPr="007615A7">
      <w:pPr>
        <w:jc w:val="both"/>
      </w:pPr>
      <w:r>
        <w:t xml:space="preserve">sa ročišta održanog kod Trgovačkog suda u Splitu dana  31. siječnja 2017. godine s početkom u 09,00 sati u stečajnom postupku nad stečajnim Dužnikom: </w:t>
      </w:r>
      <w:r w:rsidRPr="00DF1228">
        <w:rPr>
          <w:b/>
          <w:lang w:val="hr-HR"/>
        </w:rPr>
        <w:t>BI - DA BETON,</w:t>
      </w:r>
      <w:r>
        <w:rPr>
          <w:lang w:val="hr-HR"/>
        </w:rPr>
        <w:t xml:space="preserve"> </w:t>
      </w:r>
      <w:r w:rsidRPr="00DF1228">
        <w:rPr>
          <w:b/>
          <w:lang w:val="hr-HR"/>
        </w:rPr>
        <w:t>d.o.o., u stečaju, Split, Kopilica 62</w:t>
      </w:r>
      <w:r>
        <w:rPr>
          <w:b/>
          <w:lang w:val="hr-HR"/>
        </w:rPr>
        <w:t>.</w:t>
      </w:r>
      <w:r>
        <w:t xml:space="preserve">, </w:t>
      </w:r>
      <w:r w:rsidRPr="007615A7">
        <w:t>radi prodaje imovine stečajnog Dužnika.</w:t>
      </w:r>
    </w:p>
    <w:p w:rsidRDefault="0007154B" w:rsidP="0007154B" w:rsidR="0007154B" w:rsidRPr="007615A7">
      <w:pPr>
        <w:jc w:val="both"/>
      </w:pPr>
    </w:p>
    <w:p w:rsidRDefault="0007154B" w:rsidP="0007154B" w:rsidR="0007154B" w:rsidRPr="00654DC2">
      <w:pPr>
        <w:jc w:val="both"/>
      </w:pPr>
      <w:r w:rsidRPr="00654DC2">
        <w:t xml:space="preserve">Nazočni od suda: </w:t>
      </w:r>
    </w:p>
    <w:p w:rsidRDefault="0007154B" w:rsidP="0007154B" w:rsidR="0007154B" w:rsidRPr="00654DC2">
      <w:pPr>
        <w:jc w:val="both"/>
      </w:pPr>
      <w:r w:rsidRPr="00654DC2">
        <w:t>Sudac JOZO ĆALETA,</w:t>
      </w:r>
    </w:p>
    <w:p w:rsidRDefault="0007154B" w:rsidP="0007154B" w:rsidR="0007154B" w:rsidRPr="00654DC2">
      <w:pPr>
        <w:jc w:val="both"/>
      </w:pPr>
      <w:r w:rsidRPr="00654DC2">
        <w:t>VESNA KATIĆ, zapisničar</w:t>
      </w:r>
      <w:r>
        <w:t>.</w:t>
      </w:r>
    </w:p>
    <w:p w:rsidRDefault="0007154B" w:rsidP="0007154B" w:rsidR="0007154B" w:rsidRPr="00654DC2">
      <w:pPr>
        <w:jc w:val="both"/>
      </w:pPr>
    </w:p>
    <w:p w:rsidRDefault="0007154B" w:rsidP="0007154B" w:rsidR="0007154B" w:rsidRPr="00654DC2">
      <w:pPr>
        <w:jc w:val="both"/>
      </w:pPr>
      <w:r w:rsidRPr="00654DC2">
        <w:t>Stečajn</w:t>
      </w:r>
      <w:r>
        <w:t>a</w:t>
      </w:r>
      <w:r w:rsidRPr="00654DC2">
        <w:t xml:space="preserve"> upravitelj</w:t>
      </w:r>
      <w:r>
        <w:t>ica</w:t>
      </w:r>
      <w:r w:rsidRPr="00654DC2">
        <w:t>:</w:t>
      </w:r>
      <w:r>
        <w:t xml:space="preserve"> DUNJA KRSTULOVIĆ.</w:t>
      </w:r>
    </w:p>
    <w:p w:rsidRDefault="0007154B" w:rsidP="0007154B" w:rsidR="0007154B" w:rsidRPr="00654DC2">
      <w:pPr>
        <w:jc w:val="both"/>
      </w:pPr>
    </w:p>
    <w:p w:rsidRDefault="0007154B" w:rsidP="0007154B" w:rsidR="0007154B">
      <w:pPr>
        <w:jc w:val="both"/>
      </w:pPr>
      <w:r w:rsidRPr="00654DC2">
        <w:t>Utvrđuje se kako</w:t>
      </w:r>
      <w:r>
        <w:t xml:space="preserve"> su pristupili:</w:t>
      </w:r>
    </w:p>
    <w:p w:rsidRDefault="0007154B" w:rsidP="0007154B" w:rsidR="0007154B">
      <w:pPr>
        <w:numPr>
          <w:ilvl w:val="0"/>
          <w:numId w:val="1"/>
        </w:numPr>
        <w:jc w:val="both"/>
      </w:pPr>
      <w:r>
        <w:t>Stana Kulić, odvjetnica u Splitu,  kao zamjenica punomoćnika Zorana Tomić, odvjetnika u odvjetničkom društvu Klišanin i partneri d.o.o. Zagreb, za vjerovnika HRVATSKE ŠUME d.o.o.</w:t>
      </w:r>
    </w:p>
    <w:p w:rsidRDefault="0007154B" w:rsidP="0007154B" w:rsidR="0007154B">
      <w:pPr>
        <w:jc w:val="both"/>
      </w:pPr>
      <w:r>
        <w:t>Utvrđuje se kako nije pristupili Danijela Ivančić, punomoćnica razlučnog vjerovnika SOCIETE GENERALE-SPLITSKE BANKE d.d. a ista je jučer telefonskim putem opravdala izostanak službenom spriječenošću.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  <w:r>
        <w:t xml:space="preserve">Utvrđuje se kako je predmet današnjeg ročišta prodaja imovine uvodno navedenog stečajnog Dužnika sukladno Oglasu objavljenom u Slobodnoj Dalmaciji od ponedjeljka – 16. siječnja 2017, na str. 27, gdje je oglas oglašen u skraćenom sadržaju a isti je Oglas u punom sadržaju bio oglašen i na inter. stranicama VTS RH, HGK i e-ogasnoj ploči suda.  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  <w:r>
        <w:t xml:space="preserve">Stečajni sudac upoznaje prisutne kako u Sudu nije zaprimljena niti jedna ponuda za kupnju imovine Dužnika koja se danas prodaje te na račun suda nije uplaćena niti jedna jamčevina.  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  <w:r>
        <w:t xml:space="preserve">Prisutna stečajna upr. predlaže današnju prodaju imovine Dužnika oglasiti neuspjelom te odrediti novu prodaju ste imovine Dužnika uz smanjenje cijene za 10% u odnosu na cijene istaknute za današnje ročište i to za nekretninu – pogon Dužnika. Ističe kako je telefonskim putem o tome dala suglasnost i punomoćnica razlučnog vjerovnika Danijela Ivančić. 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  <w:r>
        <w:t xml:space="preserve">Zamjenica punomoćnika vjerovnika HRVATSKE ŠUME d.o.o. suglasna je sa prijedlogom stečajne upr. 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  <w:r>
        <w:t>Sud donosi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center"/>
      </w:pPr>
    </w:p>
    <w:p w:rsidRDefault="0007154B" w:rsidP="0007154B" w:rsidR="0007154B">
      <w:pPr>
        <w:jc w:val="center"/>
      </w:pPr>
    </w:p>
    <w:p w:rsidRDefault="0007154B" w:rsidP="0007154B" w:rsidR="0007154B">
      <w:pPr>
        <w:jc w:val="center"/>
      </w:pPr>
    </w:p>
    <w:p w:rsidRDefault="0007154B" w:rsidP="0007154B" w:rsidR="0007154B">
      <w:pPr>
        <w:jc w:val="center"/>
      </w:pPr>
      <w:r>
        <w:lastRenderedPageBreak/>
        <w:t>-2-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</w:p>
    <w:p w:rsidRDefault="0007154B" w:rsidP="0007154B" w:rsidR="0007154B">
      <w:pPr>
        <w:jc w:val="center"/>
      </w:pPr>
      <w:r>
        <w:t>ZAKLJUČAK</w:t>
      </w:r>
    </w:p>
    <w:p w:rsidRDefault="0007154B" w:rsidP="0007154B" w:rsidR="0007154B">
      <w:pPr>
        <w:jc w:val="center"/>
      </w:pPr>
    </w:p>
    <w:p w:rsidRDefault="0007154B" w:rsidP="0007154B" w:rsidR="0007154B">
      <w:pPr>
        <w:jc w:val="both"/>
        <w:rPr>
          <w:b/>
        </w:rPr>
      </w:pPr>
      <w:r>
        <w:t xml:space="preserve">Današnja prodaja imovine Dužnika oglašava </w:t>
      </w:r>
      <w:r w:rsidRPr="00353999">
        <w:rPr>
          <w:b/>
        </w:rPr>
        <w:t>se neuspjelom.</w:t>
      </w:r>
    </w:p>
    <w:p w:rsidRDefault="0007154B" w:rsidP="0007154B" w:rsidR="0007154B">
      <w:pPr>
        <w:jc w:val="both"/>
      </w:pPr>
    </w:p>
    <w:p w:rsidRDefault="0007154B" w:rsidP="0007154B" w:rsidR="0007154B" w:rsidRPr="00DE380A">
      <w:pPr>
        <w:jc w:val="both"/>
        <w:rPr>
          <w:b/>
        </w:rPr>
      </w:pPr>
      <w:r>
        <w:t>Određuje se nova prodaja iste imovine Dužnika uz smanjenje cijene za 10% u odnosu na cijene istaknute za današnju prodaju i to za nekretnine – pogon Dužnika. Visina jamčevine i ostali uvjeti prodaje ostaju kao i za današnju prodaju.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  <w:r w:rsidRPr="00DE380A">
        <w:t>Novo ročište za prodaju određuje se za</w:t>
      </w:r>
      <w:r w:rsidRPr="00DE380A">
        <w:rPr>
          <w:b/>
        </w:rPr>
        <w:t>:</w:t>
      </w:r>
      <w:r>
        <w:t xml:space="preserve"> </w:t>
      </w:r>
      <w:r>
        <w:rPr>
          <w:b/>
        </w:rPr>
        <w:t>ČETVRT</w:t>
      </w:r>
      <w:r w:rsidRPr="005A577F">
        <w:rPr>
          <w:b/>
        </w:rPr>
        <w:t xml:space="preserve">AK – </w:t>
      </w:r>
      <w:r>
        <w:rPr>
          <w:b/>
        </w:rPr>
        <w:t>16</w:t>
      </w:r>
      <w:r w:rsidRPr="005A577F">
        <w:rPr>
          <w:b/>
        </w:rPr>
        <w:t xml:space="preserve">. </w:t>
      </w:r>
      <w:r>
        <w:rPr>
          <w:b/>
        </w:rPr>
        <w:t>OŽUJKA</w:t>
      </w:r>
      <w:r>
        <w:t xml:space="preserve"> </w:t>
      </w:r>
      <w:r>
        <w:rPr>
          <w:b/>
        </w:rPr>
        <w:t>2017,</w:t>
      </w:r>
      <w:r>
        <w:t xml:space="preserve"> ovdje u sud s početkom u 09,00 sati, što prisutni primaju na znanje a stečajna upr.  se zadužuje oglasiti prodaju iste imovine Dužnika sa sadržajem i na način kao i za današnje ročište – skraćeni teksta u Slobodnoj dalmaciji a puni tekst na internetskim </w:t>
      </w:r>
    </w:p>
    <w:p w:rsidRDefault="0007154B" w:rsidP="0007154B" w:rsidR="0007154B">
      <w:pPr>
        <w:jc w:val="both"/>
      </w:pPr>
      <w:r>
        <w:t xml:space="preserve">stranicama HGR i VTS. Puni tekst oglasa u 2 primjerka dostaviti ovom sudu radi isticanja na e-oglasnoj ploči suda. 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  <w:r>
        <w:t>Dovršeno u 09,10 sati.</w:t>
      </w: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  <w:r>
        <w:t>Zapisničar                  Stečajni sudac                 Stečajna upraviteljica                   Stranke</w:t>
      </w:r>
    </w:p>
    <w:p w:rsidRDefault="0007154B" w:rsidP="0007154B" w:rsidR="0007154B">
      <w:pPr>
        <w:rPr>
          <w:lang w:eastAsia="hr-HR" w:val="hr-HR"/>
        </w:rPr>
      </w:pPr>
    </w:p>
    <w:p w:rsidRDefault="0007154B" w:rsidP="0007154B" w:rsidR="0007154B" w:rsidRPr="00CA21E7">
      <w:pPr>
        <w:rPr>
          <w:lang w:eastAsia="hr-HR" w:val="hr-HR"/>
        </w:rPr>
      </w:pP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</w:p>
    <w:p w:rsidRDefault="0007154B" w:rsidP="0007154B" w:rsidR="0007154B" w:rsidRPr="007615A7">
      <w:pPr>
        <w:jc w:val="both"/>
      </w:pP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</w:p>
    <w:p w:rsidRDefault="0007154B" w:rsidP="0007154B" w:rsidR="0007154B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BC4235"/>
    <w:multiLevelType w:val="hybridMultilevel"/>
    <w:tmpl w:val="D696C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54B"/>
    <w:rsid w:val="0007154B"/>
    <w:rsid w:val="00693DBB"/>
    <w:rsid w:val="0070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154B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3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D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D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D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D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154B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3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D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D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D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D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siječnja 2017.</izvorni_sadrzaj>
    <derivirana_varijabla naziv="DomainObject.PlaniraniZavrsetakDatum_1">31. siječnja 2017.</derivirana_varijabla>
  </DomainObject.PlaniraniZavrsetakDatum>
  <DomainObject.PlaniraniPocetakDatum>
    <izvorni_sadrzaj>31. siječnja 2017.</izvorni_sadrzaj>
    <derivirana_varijabla naziv="DomainObject.PlaniraniPocetakDatum_1">31.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2230</properties:Characters>
  <properties:Lines>75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2017-01-31T08:07:00Z</dcterms:created>
  <dc:creator>Jozo Ćaleta</dc:creator>
  <cp:lastModifiedBy>Jozo Ćaleta</cp:lastModifiedBy>
  <dcterms:modified xmlns:xsi="http://www.w3.org/2001/XMLSchema-instance" xsi:type="dcterms:W3CDTF">2017-01-31T08:08:00Z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