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2932" w14:paraId="5de293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5D6212">
        <w:t>ZADAR TURIST</w:t>
      </w:r>
      <w:r w:rsidR="00176D97">
        <w:t xml:space="preserve"> </w:t>
      </w:r>
      <w:r w:rsidR="00CA4FE1">
        <w:t>j.</w:t>
      </w:r>
      <w:r w:rsidR="00524059">
        <w:t>d.o.o.</w:t>
      </w:r>
      <w:r w:rsidR="00176D97">
        <w:t xml:space="preserve"> za </w:t>
      </w:r>
      <w:r w:rsidR="005D6212">
        <w:t>turizam, ugostiteljstvo i djelatnosti turističke agencije</w:t>
      </w:r>
      <w:r w:rsidR="006444A6">
        <w:t>,</w:t>
      </w:r>
      <w:r w:rsidR="00395D66">
        <w:t xml:space="preserve"> </w:t>
      </w:r>
      <w:r w:rsidR="00CA4FE1">
        <w:t>Zadar</w:t>
      </w:r>
      <w:r w:rsidR="006444A6">
        <w:t xml:space="preserve">, </w:t>
      </w:r>
      <w:r w:rsidR="005D6212">
        <w:t>Ulica Stjepana Radića 16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5D6212">
        <w:t>31551674309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CA4FE1">
        <w:t>14</w:t>
      </w:r>
      <w:r>
        <w:t>.</w:t>
      </w:r>
      <w:r w:rsidR="00B51EA5">
        <w:t xml:space="preserve"> </w:t>
      </w:r>
      <w:r w:rsidR="00CA4FE1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176D97">
        <w:t>19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D6212" w:rsidRPr="005D6212">
        <w:t>ZADAR TURIST j.d.o.o. za turizam, ugostiteljstvo i djelatnosti turističke agencije, Zadar, Ulica Stjepana Radića 16, OIB: 31551674309</w:t>
      </w:r>
      <w:r w:rsidR="00990573">
        <w:t xml:space="preserve">, </w:t>
      </w:r>
      <w:r>
        <w:t xml:space="preserve">na temelju neizvršenih osnova za plaćanje iznosi </w:t>
      </w:r>
      <w:r w:rsidR="005D6212">
        <w:t>8</w:t>
      </w:r>
      <w:r w:rsidR="00990573">
        <w:t>.</w:t>
      </w:r>
      <w:r w:rsidR="005D6212">
        <w:t>358</w:t>
      </w:r>
      <w:r w:rsidR="00990573">
        <w:t>,</w:t>
      </w:r>
      <w:r w:rsidR="005D6212">
        <w:t>79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D6212">
        <w:t>Ivan Župan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176D97">
        <w:t>19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587FD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5D6212">
      <w:t>303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5D6212">
      <w:t>303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76D97"/>
    <w:rsid w:val="0019042D"/>
    <w:rsid w:val="00284EA7"/>
    <w:rsid w:val="002D6E29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11821"/>
    <w:rsid w:val="00524059"/>
    <w:rsid w:val="00551BCA"/>
    <w:rsid w:val="00567E17"/>
    <w:rsid w:val="00572756"/>
    <w:rsid w:val="0057331D"/>
    <w:rsid w:val="00587FD5"/>
    <w:rsid w:val="005A7DE6"/>
    <w:rsid w:val="005B53ED"/>
    <w:rsid w:val="005D6212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A4FE1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7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F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F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F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F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7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F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F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F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F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St-303/2017</izvorni_sadrzaj>
    <derivirana_varijabla naziv="DomainObject.Predmet.OznakaBroj_1">St-303/2017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TURIST j.d.o.o. za turizam, ugostiteljstvo i djelatnost turističke agencije</izvorni_sadrzaj>
    <derivirana_varijabla naziv="DomainObject.Predmet.ProtustrankaFormated_1">  ZADAR TURIST j.d.o.o. za turizam, ugostiteljstvo i djelatnost turističke agencije</derivirana_varijabla>
  </DomainObject.Predmet.ProtustrankaFormated>
  <DomainObject.Predmet.ProtustrankaFormatedOIB>
    <izvorni_sadrzaj>  ZADAR TURIST j.d.o.o. za turizam, ugostiteljstvo i djelatnost turističke agencije, OIB 31551674309</izvorni_sadrzaj>
    <derivirana_varijabla naziv="DomainObject.Predmet.ProtustrankaFormatedOIB_1">  ZADAR TURIST j.d.o.o. za turizam, ugostiteljstvo i djelatnost turističke agencije, OIB 31551674309</derivirana_varijabla>
  </DomainObject.Predmet.ProtustrankaFormatedOIB>
  <DomainObject.Predmet.ProtustrankaFormatedWithAdress>
    <izvorni_sadrzaj> ZADAR TURIST j.d.o.o. za turizam, ugostiteljstvo i djelatnost turističke agencije, Ulica Stjepana Radića 16, 23000 Zadar</izvorni_sadrzaj>
    <derivirana_varijabla naziv="DomainObject.Predmet.ProtustrankaFormatedWithAdress_1"> ZADAR TURIST j.d.o.o. za turizam, ugostiteljstvo i djelatnost turističke agencije, Ulica Stjepana Radića 16, 23000 Zadar</derivirana_varijabla>
  </DomainObject.Predmet.ProtustrankaFormatedWithAdress>
  <DomainObject.Predmet.ProtustrankaFormatedWithAdressOIB>
    <izvorni_sadrzaj> ZADAR TURIST j.d.o.o. za turizam, ugostiteljstvo i djelatnost turističke agencije, OIB 31551674309, Ulica Stjepana Radića 16, 23000 Zadar</izvorni_sadrzaj>
    <derivirana_varijabla naziv="DomainObject.Predmet.ProtustrankaFormatedWithAdressOIB_1"> ZADAR TURIST j.d.o.o. za turizam, ugostiteljstvo i djelatnost turističke agencije, OIB 31551674309, Ulica Stjepana Radića 16, 23000 Zadar</derivirana_varijabla>
  </DomainObject.Predmet.ProtustrankaFormatedWithAdressOIB>
  <DomainObject.Predmet.ProtustrankaWithAdress>
    <izvorni_sadrzaj>ZADAR TURIST j.d.o.o. za turizam, ugostiteljstvo i djelatnost turističke agencije Ulica Stjepana Radića 16, 23000 Zadar</izvorni_sadrzaj>
    <derivirana_varijabla naziv="DomainObject.Predmet.ProtustrankaWithAdress_1">ZADAR TURIST j.d.o.o. za turizam, ugostiteljstvo i djelatnost turističke agencije Ulica Stjepana Radića 16, 23000 Zadar</derivirana_varijabla>
  </DomainObject.Predmet.ProtustrankaWithAdress>
  <DomainObject.Predmet.ProtustrankaWithAdressOIB>
    <izvorni_sadrzaj>ZADAR TURIST j.d.o.o. za turizam, ugostiteljstvo i djelatnost turističke agencije, OIB 31551674309, Ulica Stjepana Radića 16, 23000 Zadar</izvorni_sadrzaj>
    <derivirana_varijabla naziv="DomainObject.Predmet.ProtustrankaWithAdressOIB_1">ZADAR TURIST j.d.o.o. za turizam, ugostiteljstvo i djelatnost turističke agencije, OIB 31551674309, Ulica Stjepana Radića 16, 23000 Zadar</derivirana_varijabla>
  </DomainObject.Predmet.ProtustrankaWithAdressOIB>
  <DomainObject.Predmet.ProtustrankaNazivFormated>
    <izvorni_sadrzaj>ZADAR TURIST j.d.o.o. za turizam, ugostiteljstvo i djelatnost turističke agencije</izvorni_sadrzaj>
    <derivirana_varijabla naziv="DomainObject.Predmet.ProtustrankaNazivFormated_1">ZADAR TURIST j.d.o.o. za turizam, ugostiteljstvo i djelatnost turističke agencije</derivirana_varijabla>
  </DomainObject.Predmet.ProtustrankaNazivFormated>
  <DomainObject.Predmet.ProtustrankaNazivFormatedOIB>
    <izvorni_sadrzaj>ZADAR TURIST j.d.o.o. za turizam, ugostiteljstvo i djelatnost turističke agencije, OIB 31551674309</izvorni_sadrzaj>
    <derivirana_varijabla naziv="DomainObject.Predmet.ProtustrankaNazivFormatedOIB_1">ZADAR TURIST j.d.o.o. za turizam, ugostiteljstvo i djelatnost turističke agencije, OIB 31551674309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TURIST j.d.o.o. za turizam, ugostiteljstvo i djelatnost turističke agencije</item>
    </izvorni_sadrzaj>
    <derivirana_varijabla naziv="DomainObject.Predmet.ProtuStrankaListFormated_1">
      <item>ZADAR TURIST j.d.o.o. za turizam, ugostiteljstvo i djelatnost turističke agencije</item>
    </derivirana_varijabla>
  </DomainObject.Predmet.ProtuStrankaListFormated>
  <DomainObject.Predmet.ProtuStrankaListFormatedOIB>
    <izvorni_sadrzaj>
      <item>ZADAR TURIST j.d.o.o. za turizam, ugostiteljstvo i djelatnost turističke agencije, OIB 31551674309</item>
    </izvorni_sadrzaj>
    <derivirana_varijabla naziv="DomainObject.Predmet.ProtuStrankaListFormatedOIB_1">
      <item>ZADAR TURIST j.d.o.o. za turizam, ugostiteljstvo i djelatnost turističke agencije, OIB 31551674309</item>
    </derivirana_varijabla>
  </DomainObject.Predmet.ProtuStrankaListFormatedOIB>
  <DomainObject.Predmet.ProtuStrankaListFormatedWithAdress>
    <izvorni_sadrzaj>
      <item>ZADAR TURIST j.d.o.o. za turizam, ugostiteljstvo i djelatnost turističke agencije, Ulica Stjepana Radića 16, 23000 Zadar</item>
    </izvorni_sadrzaj>
    <derivirana_varijabla naziv="DomainObject.Predmet.ProtuStrankaListFormatedWithAdress_1">
      <item>ZADAR TURIST j.d.o.o. za turizam, ugostiteljstvo i djelatnost turističke agencije, Ulica Stjepana Radića 16, 23000 Zadar</item>
    </derivirana_varijabla>
  </DomainObject.Predmet.ProtuStrankaListFormatedWithAdress>
  <DomainObject.Predmet.ProtuStrankaListFormatedWithAdressOIB>
    <izvorni_sadrzaj>
      <item>ZADAR TURIST j.d.o.o. za turizam, ugostiteljstvo i djelatnost turističke agencije, OIB 31551674309, Ulica Stjepana Radića 16, 23000 Zadar</item>
    </izvorni_sadrzaj>
    <derivirana_varijabla naziv="DomainObject.Predmet.ProtuStrankaListFormatedWithAdressOIB_1">
      <item>ZADAR TURIST j.d.o.o. za turizam, ugostiteljstvo i djelatnost turističke agencije, OIB 31551674309, Ulica Stjepana Radića 16, 23000 Zadar</item>
    </derivirana_varijabla>
  </DomainObject.Predmet.ProtuStrankaListFormatedWithAdressOIB>
  <DomainObject.Predmet.ProtuStrankaListNazivFormated>
    <izvorni_sadrzaj>
      <item>ZADAR TURIST j.d.o.o. za turizam, ugostiteljstvo i djelatnost turističke agencije</item>
    </izvorni_sadrzaj>
    <derivirana_varijabla naziv="DomainObject.Predmet.ProtuStrankaListNazivFormated_1">
      <item>ZADAR TURIST j.d.o.o. za turizam, ugostiteljstvo i djelatnost turističke agencije</item>
    </derivirana_varijabla>
  </DomainObject.Predmet.ProtuStrankaListNazivFormated>
  <DomainObject.Predmet.ProtuStrankaListNazivFormatedOIB>
    <izvorni_sadrzaj>
      <item>ZADAR TURIST j.d.o.o. za turizam, ugostiteljstvo i djelatnost turističke agencije, OIB 31551674309</item>
    </izvorni_sadrzaj>
    <derivirana_varijabla naziv="DomainObject.Predmet.ProtuStrankaListNazivFormatedOIB_1">
      <item>ZADAR TURIST j.d.o.o. za turizam, ugostiteljstvo i djelatnost turističke agencije, OIB 31551674309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TURIST j.d.o.o. za turizam, ugostiteljstvo i djelatnost turističke agencije</izvorni_sadrzaj>
    <derivirana_varijabla naziv="DomainObject.Predmet.ProtustrankaIDrugi_1">ZADAR TURIST j.d.o.o. za turizam,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TURIST j.d.o.o. za turizam, ugostiteljstvo i djelatnost turističke agencije, OIB 31551674309, Ulica Stjepana Radića 16, 23000 Zadar</izvorni_sadrzaj>
    <derivirana_varijabla naziv="DomainObject.Predmet.ProtustrankaIDrugiAdressOIB_1">ZADAR TURIST j.d.o.o. za turizam, ugostiteljstvo i djelatnost turističke agencije, OIB 31551674309, Ulica Stjepana Radića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TURIST j.d.o.o. za turizam, ugostiteljstvo i djelatnost turističke agencije</item>
    </izvorni_sadrzaj>
    <derivirana_varijabla naziv="DomainObject.Predmet.SudioniciListNaziv_1">
      <item>FINA</item>
      <item>ZADAR TURIST j.d.o.o. za turizam, ugostiteljstvo i djelatnost turističke agencije</item>
    </derivirana_varijabla>
  </DomainObject.Predmet.SudioniciListNaziv>
  <DomainObject.Predmet.SudioniciListAdressOIB>
    <izvorni_sadrzaj>
      <item>FINA, OIB 85821130368</item>
      <item>ZADAR TURIST j.d.o.o. za turizam, ugostiteljstvo i djelatnost turističke agencije, OIB 31551674309, Ulica Stjepana Radića 16,23000 Zadar</item>
    </izvorni_sadrzaj>
    <derivirana_varijabla naziv="DomainObject.Predmet.SudioniciListAdressOIB_1">
      <item>FINA, OIB 85821130368</item>
      <item>ZADAR TURIST j.d.o.o. za turizam, ugostiteljstvo i djelatnost turističke agencije, OIB 31551674309, Ulica Stjepana Radića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31551674309</item>
    </izvorni_sadrzaj>
    <derivirana_varijabla naziv="DomainObject.Predmet.SudioniciListNazivOIB_1">
      <item>, OIB 85821130368</item>
      <item>, OIB 31551674309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11C87C-02DA-4369-93C4-CA6D8C84A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2091</properties:Characters>
  <properties:Lines>64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2017-07-19T11:08:00Z</dcterms:created>
  <dc:creator>Tina Grgas</dc:creator>
  <cp:lastModifiedBy>wsadmin</cp:lastModifiedBy>
  <cp:lastPrinted>2017-07-19T11:12:00Z</cp:lastPrinted>
  <dcterms:modified xmlns:xsi="http://www.w3.org/2001/XMLSchema-instance" xsi:type="dcterms:W3CDTF">2017-07-28T07:05:00Z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