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68c9" w14:paraId="b8c68c9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702C02">
        <w:t>842/16-14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 xml:space="preserve">Trgovački sud u Osijeku, po stečajnoj sutkinji Nadi Roso, </w:t>
      </w:r>
      <w:r w:rsidR="00702C02">
        <w:t>u stečajnom postupku predlagatelja Financijska agencija OIB 85821130368, Regionalni centar Osijek, Podružnica Osijek L. Jagera 3 za otvaranje stečajnog postupka nad dužnikom WAL-NEM d.o.o., Našice, Markovac Našički, Osječka 2/b, OIB: 64501824331, MBS: 030120920</w:t>
      </w:r>
      <w:r w:rsidRPr="00D14516">
        <w:t>,</w:t>
      </w:r>
      <w:r>
        <w:t xml:space="preserve"> dana </w:t>
      </w:r>
      <w:r w:rsidR="00702C02">
        <w:t>18.</w:t>
      </w:r>
      <w:r w:rsidR="00544A9B">
        <w:t xml:space="preserve"> travnja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 w:rsidR="00544A9B">
        <w:t xml:space="preserve"> za zastupanje dužnika </w:t>
      </w:r>
      <w:r w:rsidR="00702C02">
        <w:t>Marijo Nemet, OIB: 29586713652, Markovac Našički, Osječka 2/b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0E06CF" w:rsidRPr="003E6B02">
        <w:t>5.0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702C02">
        <w:t>842-16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702C02">
        <w:t>Marijo Nemet, OIB: 29586713652, Markovac Našički, Osječka 2/b</w:t>
      </w:r>
      <w:r w:rsidR="003364CE">
        <w:t>,</w:t>
      </w:r>
      <w:r w:rsidR="00702C02">
        <w:t xml:space="preserve"> ne</w:t>
      </w:r>
      <w:r>
        <w:t xml:space="preserve">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E06CF" w:rsidRPr="003E6B02">
        <w:t>5.0</w:t>
      </w:r>
      <w:r w:rsidRPr="003E6B02">
        <w:t>00,00 kn</w:t>
      </w:r>
      <w:r w:rsidR="00702C02">
        <w:t>,</w:t>
      </w:r>
      <w:r>
        <w:t xml:space="preserve"> za koji je određena ovrha, zaplijeni i prenese na žiro račun Trgovačkog suda u Osijeku broj HR31 2390 0011 3000 0020 0 s pozivom na  broj HR05 </w:t>
      </w:r>
      <w:r w:rsidR="001F430D">
        <w:t>272-</w:t>
      </w:r>
      <w:r w:rsidR="00702C02">
        <w:t>842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702C02">
        <w:t>Marijo Nemet, OIB: 29586713652, Markovac Našički, Osječka 2/b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702C02">
        <w:t>Marijo Nemet, OIB: 29586713652, Markovac Našički, Osječka 2/b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4C05DB" w:rsidP="007E6D1A" w:rsidR="004C05DB">
      <w:pPr>
        <w:jc w:val="both"/>
      </w:pPr>
    </w:p>
    <w:p w:rsidRDefault="000E06CF" w:rsidP="00E36E48" w:rsidR="007A2BBB">
      <w:pPr>
        <w:tabs>
          <w:tab w:pos="7455" w:val="left"/>
          <w:tab w:pos="9072" w:val="right"/>
        </w:tabs>
        <w:jc w:val="right"/>
      </w:pPr>
      <w:r>
        <w:t xml:space="preserve">    Broj: 6 St-</w:t>
      </w:r>
      <w:r w:rsidR="00702C02">
        <w:t>842/16-14</w:t>
      </w: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8357C3">
        <w:rPr>
          <w:bCs/>
        </w:rPr>
        <w:t xml:space="preserve"> </w:t>
      </w:r>
      <w:r w:rsidR="00702C02">
        <w:rPr>
          <w:bCs/>
        </w:rPr>
        <w:t>7. travnja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702C02">
        <w:t>WAL-NEM d.o.o., Našice, Markovac Našički, Osječka 2/b, OIB: 64501824331, MBS: 030120920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702C02">
        <w:t>842</w:t>
      </w:r>
      <w:r w:rsidR="007D3892">
        <w:t xml:space="preserve">/16 od </w:t>
      </w:r>
      <w:r w:rsidR="00702C02">
        <w:t>22. rujna</w:t>
      </w:r>
      <w:r w:rsidR="000E06CF">
        <w:t xml:space="preserve">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702C02">
        <w:t>Marijo Nemet, OIB: 29586713652, Markovac Našički, Osječka 2/b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702C02">
        <w:t>842</w:t>
      </w:r>
      <w:r w:rsidR="007D3892">
        <w:t xml:space="preserve">/16 od </w:t>
      </w:r>
      <w:r w:rsidR="00702C02">
        <w:t>18. siječnja</w:t>
      </w:r>
      <w:r w:rsidR="008357C3">
        <w:t xml:space="preserve"> 2017</w:t>
      </w:r>
      <w:r w:rsidR="007D3892">
        <w:t>. g.</w:t>
      </w:r>
      <w:r w:rsidR="00477781">
        <w:t xml:space="preserve"> na uplatu</w:t>
      </w:r>
      <w:r w:rsidR="007E6D1A">
        <w:t xml:space="preserve"> dodatnog iznosa predujma u iznosu od </w:t>
      </w:r>
      <w:r w:rsidR="000E06CF">
        <w:t>4.0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702C02">
        <w:t>842</w:t>
      </w:r>
      <w:r w:rsidR="007D3892">
        <w:t>/16</w:t>
      </w:r>
      <w:r w:rsidR="004C05DB">
        <w:t xml:space="preserve"> od </w:t>
      </w:r>
      <w:r w:rsidR="00702C02">
        <w:t>22.9</w:t>
      </w:r>
      <w:r w:rsidR="000E06CF">
        <w:t>.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702C02">
        <w:t>Marijo Nemet, OIB: 29586713652, Markovac Našički, Osječka 2/b</w:t>
      </w:r>
      <w:r w:rsidR="00544A9B">
        <w:t xml:space="preserve"> </w:t>
      </w:r>
      <w:r w:rsidR="003E6B02">
        <w:t xml:space="preserve">zaprimio je dana </w:t>
      </w:r>
      <w:r w:rsidR="00702C02">
        <w:t>3. lipnja</w:t>
      </w:r>
      <w:r w:rsidR="00EF648D">
        <w:t xml:space="preserve"> 2016. g. a</w:t>
      </w:r>
      <w:r w:rsidR="003E6B02">
        <w:t xml:space="preserve"> z</w:t>
      </w:r>
      <w:r w:rsidR="000E06CF">
        <w:t xml:space="preserve">aključak od </w:t>
      </w:r>
      <w:r w:rsidR="00702C02">
        <w:t>18.1</w:t>
      </w:r>
      <w:r w:rsidR="008357C3">
        <w:t>.2017</w:t>
      </w:r>
      <w:r w:rsidR="000E06CF">
        <w:t xml:space="preserve">. g. zaprimio je </w:t>
      </w:r>
      <w:r w:rsidR="00702C02">
        <w:t>26. siječnja</w:t>
      </w:r>
      <w:r w:rsidR="008357C3">
        <w:t xml:space="preserve"> 2017</w:t>
      </w:r>
      <w:r w:rsidR="000E06CF">
        <w:t xml:space="preserve">. g. </w:t>
      </w:r>
      <w:r w:rsidR="007D3892">
        <w:t xml:space="preserve"> </w:t>
      </w:r>
      <w:r w:rsidR="000634F3">
        <w:t>a što</w:t>
      </w:r>
      <w:r w:rsidR="00477781">
        <w:t xml:space="preserve"> je utvrđeno uvidom </w:t>
      </w:r>
      <w:r w:rsidR="002812EE">
        <w:t>u spis</w:t>
      </w:r>
      <w:r w:rsidR="000634F3">
        <w:t xml:space="preserve">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702C02">
        <w:t>18</w:t>
      </w:r>
      <w:r w:rsidR="006B44FF">
        <w:t>. travnja</w:t>
      </w:r>
      <w:r w:rsidR="00F81A15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F81A15" w:rsidR="00F81A15">
      <w:pPr>
        <w:numPr>
          <w:ilvl w:val="0"/>
          <w:numId w:val="11"/>
        </w:numPr>
      </w:pPr>
      <w:r>
        <w:t>K</w:t>
      </w:r>
      <w:r w:rsidR="00390D58">
        <w:t>.</w:t>
      </w:r>
      <w:r w:rsidR="00702C02">
        <w:t>12/5</w:t>
      </w:r>
    </w:p>
    <w:p w:rsidRDefault="00F81A15" w:rsidP="00F81A15" w:rsidR="007E6D1A">
      <w:pPr>
        <w:ind w:left="720"/>
      </w:pPr>
      <w:r>
        <w:t xml:space="preserve"> </w:t>
      </w:r>
    </w:p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F6CB2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2803"/>
    <w:rsid w:val="001F430D"/>
    <w:rsid w:val="00200C6A"/>
    <w:rsid w:val="00252153"/>
    <w:rsid w:val="00267D26"/>
    <w:rsid w:val="002812EE"/>
    <w:rsid w:val="002A2AF5"/>
    <w:rsid w:val="002D2610"/>
    <w:rsid w:val="002F51D6"/>
    <w:rsid w:val="002F66FE"/>
    <w:rsid w:val="003364CE"/>
    <w:rsid w:val="00342079"/>
    <w:rsid w:val="003612A7"/>
    <w:rsid w:val="00375C7E"/>
    <w:rsid w:val="00390D58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4A9B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B44FF"/>
    <w:rsid w:val="006E210F"/>
    <w:rsid w:val="006E66B3"/>
    <w:rsid w:val="00702C02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357C3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7F6B"/>
    <w:rsid w:val="00AF6CB2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36E48"/>
    <w:rsid w:val="00E60C19"/>
    <w:rsid w:val="00E75FA5"/>
    <w:rsid w:val="00E906E4"/>
    <w:rsid w:val="00E9379E"/>
    <w:rsid w:val="00E96356"/>
    <w:rsid w:val="00EA028A"/>
    <w:rsid w:val="00ED4C16"/>
    <w:rsid w:val="00EF648D"/>
    <w:rsid w:val="00F439F3"/>
    <w:rsid w:val="00F46E60"/>
    <w:rsid w:val="00F65B43"/>
    <w:rsid w:val="00F73514"/>
    <w:rsid w:val="00F80E5F"/>
    <w:rsid w:val="00F81A15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6C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C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C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C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C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6C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C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C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C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C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WAL-NEM društvo s ograničenom odgovornošću za usluge</izvorni_sadrzaj>
    <derivirana_varijabla naziv="DomainObject.Predmet.ProtustrankaFormated_1">  WAL-NEM društvo s ograničenom odgovornošću za usluge</derivirana_varijabla>
  </DomainObject.Predmet.ProtustrankaFormated>
  <DomainObject.Predmet.ProtustrankaFormatedOIB>
    <izvorni_sadrzaj>  WAL-NEM društvo s ograničenom odgovornošću za usluge, OIB 64501824331</izvorni_sadrzaj>
    <derivirana_varijabla naziv="DomainObject.Predmet.ProtustrankaFormatedOIB_1">  WAL-NEM društvo s ograničenom odgovornošću za usluge, OIB 64501824331</derivirana_varijabla>
  </DomainObject.Predmet.ProtustrankaFormatedOIB>
  <DomainObject.Predmet.ProtustrankaFormatedWithAdress>
    <izvorni_sadrzaj> WAL-NEM društvo s ograničenom odgovornošću za usluge, Osječka 2b, 31500 Našice</izvorni_sadrzaj>
    <derivirana_varijabla naziv="DomainObject.Predmet.ProtustrankaFormatedWithAdress_1"> WAL-NEM društvo s ograničenom odgovornošću za usluge, Osječka 2b, 31500 Našice</derivirana_varijabla>
  </DomainObject.Predmet.ProtustrankaFormatedWithAdress>
  <DomainObject.Predmet.ProtustrankaFormatedWithAdressOIB>
    <izvorni_sadrzaj> WAL-NEM društvo s ograničenom odgovornošću za usluge, OIB 64501824331, Osječka 2b, 31500 Našice</izvorni_sadrzaj>
    <derivirana_varijabla naziv="DomainObject.Predmet.ProtustrankaFormatedWithAdressOIB_1"> WAL-NEM društvo s ograničenom odgovornošću za usluge, OIB 64501824331, Osječka 2b, 31500 Našice</derivirana_varijabla>
  </DomainObject.Predmet.ProtustrankaFormatedWithAdressOIB>
  <DomainObject.Predmet.ProtustrankaWithAdress>
    <izvorni_sadrzaj>WAL-NEM društvo s ograničenom odgovornošću za usluge Osječka 2b, 31500 Našice</izvorni_sadrzaj>
    <derivirana_varijabla naziv="DomainObject.Predmet.ProtustrankaWithAdress_1">WAL-NEM društvo s ograničenom odgovornošću za usluge Osječka 2b, 31500 Našice</derivirana_varijabla>
  </DomainObject.Predmet.ProtustrankaWithAdress>
  <DomainObject.Predmet.ProtustrankaWithAdressOIB>
    <izvorni_sadrzaj>WAL-NEM društvo s ograničenom odgovornošću za usluge, OIB 64501824331, Osječka 2b, 31500 Našice</izvorni_sadrzaj>
    <derivirana_varijabla naziv="DomainObject.Predmet.ProtustrankaWithAdressOIB_1">WAL-NEM društvo s ograničenom odgovornošću za usluge, OIB 64501824331, Osječka 2b, 31500 Našice</derivirana_varijabla>
  </DomainObject.Predmet.ProtustrankaWithAdressOIB>
  <DomainObject.Predmet.ProtustrankaNazivFormated>
    <izvorni_sadrzaj>WAL-NEM društvo s ograničenom odgovornošću za usluge</izvorni_sadrzaj>
    <derivirana_varijabla naziv="DomainObject.Predmet.ProtustrankaNazivFormated_1">WAL-NEM društvo s ograničenom odgovornošću za usluge</derivirana_varijabla>
  </DomainObject.Predmet.ProtustrankaNazivFormated>
  <DomainObject.Predmet.ProtustrankaNazivFormatedOIB>
    <izvorni_sadrzaj>WAL-NEM društvo s ograničenom odgovornošću za usluge, OIB 64501824331</izvorni_sadrzaj>
    <derivirana_varijabla naziv="DomainObject.Predmet.ProtustrankaNazivFormatedOIB_1">WAL-NEM društvo s ograničenom odgovornošću za usluge, OIB 64501824331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WAL-NEM društvo s ograničenom odgovornošću za usluge</item>
    </izvorni_sadrzaj>
    <derivirana_varijabla naziv="DomainObject.Predmet.ProtuStrankaListFormated_1">
      <item>WAL-NEM društvo s ograničenom odgovornošću za usluge</item>
    </derivirana_varijabla>
  </DomainObject.Predmet.ProtuStrankaListFormated>
  <DomainObject.Predmet.ProtuStrankaListFormatedOIB>
    <izvorni_sadrzaj>
      <item>WAL-NEM društvo s ograničenom odgovornošću za usluge, OIB 64501824331</item>
    </izvorni_sadrzaj>
    <derivirana_varijabla naziv="DomainObject.Predmet.ProtuStrankaListFormatedOIB_1">
      <item>WAL-NEM društvo s ograničenom odgovornošću za usluge, OIB 64501824331</item>
    </derivirana_varijabla>
  </DomainObject.Predmet.ProtuStrankaListFormatedOIB>
  <DomainObject.Predmet.ProtuStrankaListFormatedWithAdress>
    <izvorni_sadrzaj>
      <item>WAL-NEM društvo s ograničenom odgovornošću za usluge, Osječka 2b, 31500 Našice</item>
    </izvorni_sadrzaj>
    <derivirana_varijabla naziv="DomainObject.Predmet.ProtuStrankaListFormatedWithAdress_1">
      <item>WAL-NEM društvo s ograničenom odgovornošću za usluge, Osječka 2b, 31500 Našice</item>
    </derivirana_varijabla>
  </DomainObject.Predmet.ProtuStrankaListFormatedWithAdress>
  <DomainObject.Predmet.ProtuStrankaListFormatedWithAdressOIB>
    <izvorni_sadrzaj>
      <item>WAL-NEM društvo s ograničenom odgovornošću za usluge, OIB 64501824331, Osječka 2b, 31500 Našice</item>
    </izvorni_sadrzaj>
    <derivirana_varijabla naziv="DomainObject.Predmet.ProtuStrankaListFormatedWithAdressOIB_1">
      <item>WAL-NEM društvo s ograničenom odgovornošću za usluge, OIB 64501824331, Osječka 2b, 31500 Našice</item>
    </derivirana_varijabla>
  </DomainObject.Predmet.ProtuStrankaListFormatedWithAdressOIB>
  <DomainObject.Predmet.ProtuStrankaListNazivFormated>
    <izvorni_sadrzaj>
      <item>WAL-NEM društvo s ograničenom odgovornošću za usluge</item>
    </izvorni_sadrzaj>
    <derivirana_varijabla naziv="DomainObject.Predmet.ProtuStrankaListNazivFormated_1">
      <item>WAL-NEM društvo s ograničenom odgovornošću za usluge</item>
    </derivirana_varijabla>
  </DomainObject.Predmet.ProtuStrankaListNazivFormated>
  <DomainObject.Predmet.ProtuStrankaListNazivFormatedOIB>
    <izvorni_sadrzaj>
      <item>WAL-NEM društvo s ograničenom odgovornošću za usluge, OIB 64501824331</item>
    </izvorni_sadrzaj>
    <derivirana_varijabla naziv="DomainObject.Predmet.ProtuStrankaListNazivFormatedOIB_1">
      <item>WAL-NEM društvo s ograničenom odgovornošću za usluge, OIB 64501824331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WAL-NEM društvo s ograničenom odgovornošću za usluge</izvorni_sadrzaj>
    <derivirana_varijabla naziv="DomainObject.Predmet.ProtustrankaIDrugi_1">WAL-NEM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WAL-NEM društvo s ograničenom odgovornošću za usluge, OIB 64501824331, Osječka 2b, 31500 Našice</izvorni_sadrzaj>
    <derivirana_varijabla naziv="DomainObject.Predmet.ProtustrankaIDrugiAdressOIB_1">WAL-NEM društvo s ograničenom odgovornošću za usluge, OIB 64501824331, Osječka 2b,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WAL-NEM društvo s ograničenom odgovornošću za usluge</item>
    </izvorni_sadrzaj>
    <derivirana_varijabla naziv="DomainObject.Predmet.SudioniciListNaziv_1">
      <item>FINA RC OSIJEK</item>
      <item>WAL-NEM društvo s ograničenom odgovornošću za usluge</item>
    </derivirana_varijabla>
  </DomainObject.Predmet.SudioniciListNaziv>
  <DomainObject.Predmet.SudioniciListAdressOIB>
    <izvorni_sadrzaj>
      <item>FINA RC OSIJEK, OIB 85821130368</item>
      <item>WAL-NEM društvo s ograničenom odgovornošću za usluge, OIB 64501824331, Osječka 2b,31500 Našice</item>
    </izvorni_sadrzaj>
    <derivirana_varijabla naziv="DomainObject.Predmet.SudioniciListAdressOIB_1">
      <item>FINA RC OSIJEK, OIB 85821130368</item>
      <item>WAL-NEM društvo s ograničenom odgovornošću za usluge, OIB 64501824331, Osječka 2b,31500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64501824331</item>
    </izvorni_sadrzaj>
    <derivirana_varijabla naziv="DomainObject.Predmet.SudioniciListNazivOIB_1">
      <item>, OIB 85821130368</item>
      <item>, OIB 64501824331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5E0020-2B08-4086-AA0E-1E9804E555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630</properties:Words>
  <properties:Characters>3284</properties:Characters>
  <properties:Lines>97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2017-04-18T06:04:00Z</dcterms:created>
  <dc:creator>Korisnik</dc:creator>
  <cp:lastModifiedBy>Žana Bem</cp:lastModifiedBy>
  <cp:lastPrinted>2017-01-11T07:11:00Z</cp:lastPrinted>
  <dcterms:modified xmlns:xsi="http://www.w3.org/2001/XMLSchema-instance" xsi:type="dcterms:W3CDTF">2017-04-18T06:06:00Z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