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0063" w14:paraId="1cb0063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D65CF7" w:rsidP="005B5D7E" w:rsidR="00D65CF7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257651">
        <w:rPr>
          <w:rFonts w:cs="Times New Roman" w:eastAsia="Times New Roman"/>
          <w:b w:val="false"/>
          <w:lang w:eastAsia="hr-HR"/>
        </w:rPr>
        <w:t>3249/2016</w:t>
      </w:r>
      <w:r w:rsidR="00D65CF7">
        <w:rPr>
          <w:rFonts w:cs="Times New Roman" w:eastAsia="Times New Roman"/>
          <w:b w:val="false"/>
          <w:lang w:eastAsia="hr-HR"/>
        </w:rPr>
        <w:t>-62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7651">
        <w:t>Poljoprivredna zadruga MAJUR</w:t>
      </w:r>
      <w:r w:rsidR="001B4269">
        <w:t xml:space="preserve"> u stečaju</w:t>
      </w:r>
      <w:r w:rsidR="00257651">
        <w:t>, Majur, Kolodvorska 6, OIB: 61194650511</w:t>
      </w:r>
      <w:r w:rsidR="00993C5B">
        <w:t>,</w:t>
      </w:r>
      <w:r>
        <w:t xml:space="preserve"> </w:t>
      </w:r>
      <w:r w:rsidR="00257651">
        <w:t>7. ožujka</w:t>
      </w:r>
      <w:r w:rsidR="00062F98">
        <w:t xml:space="preserve">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257651">
        <w:t>ARMAGOR ESTATE d.o.o., Zagreb, Savska cesta 106, OIB: 35067013886</w:t>
      </w:r>
      <w:r w:rsidR="0028243D">
        <w:t>,</w:t>
      </w:r>
      <w:r w:rsidR="00257651">
        <w:t xml:space="preserve"> dosuđuju</w:t>
      </w:r>
      <w:r>
        <w:t xml:space="preserve"> se nekretnin</w:t>
      </w:r>
      <w:r w:rsidR="00257651">
        <w:t>e</w:t>
      </w:r>
      <w:r w:rsidR="00456325">
        <w:t xml:space="preserve"> </w:t>
      </w:r>
      <w:r>
        <w:t xml:space="preserve">u vlasništvu stečajnog dužnika </w:t>
      </w:r>
      <w:r w:rsidR="00257651">
        <w:t>Poljoprivredna zadruga MAJUR</w:t>
      </w:r>
      <w:r w:rsidR="001B4269">
        <w:t xml:space="preserve"> u stečaju</w:t>
      </w:r>
      <w:r w:rsidR="00257651">
        <w:t>, Majur, Kolodvorska 6, OIB: 61194650511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257651" w:rsidP="00257651" w:rsidR="00D5522B">
      <w:pPr>
        <w:pStyle w:val="Odlomakpopisa"/>
        <w:numPr>
          <w:ilvl w:val="0"/>
          <w:numId w:val="28"/>
        </w:numPr>
        <w:jc w:val="both"/>
      </w:pPr>
      <w:r w:rsidRPr="00D64548">
        <w:t>k.č.br. 657/1 oranica u Sunji površine 3208 m2, k.č.br. 686/1 oranica kod kuće u selu površine 2068 m2, k.č.br. 687/1 livada kod kuće u selu površine 1381 m2, k.č.br. 688/1 oranica kod kuće u selu površine 2741  m2, k.č.br. 689/2 oranica kod kuće u selu površine 1115 m2, k.č.br. 1062/1 oranica u selu površine 432 m2, k.č.br. 1063/1 oranica u selu površine 975 m2, k.č.br. 1064 oranica u selu površine 111 m2 sve upisano u z.</w:t>
      </w:r>
      <w:r>
        <w:t>k.ul. 167 k.o. Gornji Hrastovac.</w:t>
      </w:r>
    </w:p>
    <w:p w:rsidRDefault="00257651" w:rsidP="00257651" w:rsidR="00257651">
      <w:pPr>
        <w:pStyle w:val="Odlomakpopisa"/>
        <w:ind w:left="243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>Kupovnina za naveden</w:t>
      </w:r>
      <w:r w:rsidR="00257651">
        <w:t>e</w:t>
      </w:r>
      <w:r>
        <w:t xml:space="preserve"> nekretnin</w:t>
      </w:r>
      <w:r w:rsidR="00257651">
        <w:t>e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257651">
        <w:rPr>
          <w:lang w:val="en-US"/>
        </w:rPr>
        <w:t>201,00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257651">
        <w:t>ARMAGOR ESTATE d.o.o., Zagreb, Savska cesta 106, OIB: 35067013886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257651">
        <w:t>2.406,20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57651">
        <w:t>ARMAGOR ESTATE d.o.o., Zagreb, Savska cesta 106, OIB: 35067013886</w:t>
      </w:r>
      <w:r w:rsidR="00062F98">
        <w:t>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257651">
        <w:t>im</w:t>
      </w:r>
      <w:r>
        <w:t xml:space="preserve">  nekretnin</w:t>
      </w:r>
      <w:r w:rsidR="00257651">
        <w:t>ama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257651">
        <w:t>167</w:t>
      </w:r>
      <w:r w:rsidR="0011665F">
        <w:t xml:space="preserve"> k.o. </w:t>
      </w:r>
      <w:r w:rsidR="00257651">
        <w:t>Gornji Hrastovac</w:t>
      </w:r>
      <w:r w:rsidR="0011665F">
        <w:t>, k</w:t>
      </w:r>
      <w:r w:rsidR="005C63BF">
        <w:t>.</w:t>
      </w:r>
      <w:r w:rsidR="0028453A">
        <w:t xml:space="preserve">č.br. </w:t>
      </w:r>
      <w:r w:rsidR="00257651">
        <w:t>657/1, 6868/1, 687/1, 688/1, 689/2, 1062/1, 1063/1, 1064</w:t>
      </w:r>
      <w:r w:rsidR="0011665F">
        <w:t>:</w:t>
      </w:r>
    </w:p>
    <w:p w:rsidRDefault="00551318" w:rsidP="005244A6" w:rsidR="005244A6">
      <w:pPr>
        <w:ind w:left="1608"/>
        <w:contextualSpacing/>
        <w:jc w:val="both"/>
      </w:pPr>
      <w:r>
        <w:t xml:space="preserve">- </w:t>
      </w:r>
      <w:r w:rsidR="005244A6">
        <w:t>zabilježbe otvaranja stečajnog postupka pod brojem Z-15279/17 od 9. listopada 2017. ,</w:t>
      </w:r>
    </w:p>
    <w:p w:rsidRDefault="005244A6" w:rsidP="005244A6" w:rsidR="0028243D">
      <w:pPr>
        <w:ind w:left="1608"/>
        <w:contextualSpacing/>
        <w:jc w:val="both"/>
      </w:pPr>
      <w:r>
        <w:lastRenderedPageBreak/>
        <w:t>- zabilježbe prodaje pod brojem Z-1384/18 od 23. siječnja 2018.,</w:t>
      </w:r>
    </w:p>
    <w:p w:rsidRDefault="0028243D" w:rsidP="0028243D" w:rsidR="0028243D">
      <w:pPr>
        <w:ind w:left="1608"/>
        <w:contextualSpacing/>
        <w:jc w:val="both"/>
      </w:pPr>
      <w:r>
        <w:t>na</w:t>
      </w:r>
      <w:r w:rsidR="005244A6">
        <w:t>kon pravomoćnosti ovog rješenja</w:t>
      </w:r>
      <w:r>
        <w:t>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5244A6">
        <w:t>Sisku</w:t>
      </w:r>
      <w:r>
        <w:t xml:space="preserve">, Zemljišnoknjižni odjel </w:t>
      </w:r>
      <w:r w:rsidR="005244A6">
        <w:t>Hrvatska Kostajnica</w:t>
      </w:r>
      <w:r w:rsidR="009411C1">
        <w:t>,</w:t>
      </w:r>
      <w:r>
        <w:t xml:space="preserve"> zabilježiti u zemljišnim knjigama dosudu nekretnin</w:t>
      </w:r>
      <w:r w:rsidR="005244A6">
        <w:t>a</w:t>
      </w:r>
      <w:r>
        <w:t xml:space="preserve"> naveden</w:t>
      </w:r>
      <w:r w:rsidR="005244A6">
        <w:t>ih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5244A6">
        <w:t>e</w:t>
      </w:r>
      <w:r>
        <w:t xml:space="preserve"> stečajnog dužnika naveden</w:t>
      </w:r>
      <w:r w:rsidR="005244A6">
        <w:t>e</w:t>
      </w:r>
      <w:r>
        <w:t xml:space="preserve"> u izreci</w:t>
      </w:r>
      <w:r w:rsidR="0013206B">
        <w:t xml:space="preserve"> ovog rješenja prodaval</w:t>
      </w:r>
      <w:r w:rsidR="005244A6">
        <w:t>e</w:t>
      </w:r>
      <w:r w:rsidR="0013206B">
        <w:t xml:space="preserve"> </w:t>
      </w:r>
      <w:r>
        <w:t xml:space="preserve">se u stečajnom postupku </w:t>
      </w:r>
      <w:r w:rsidR="002C07B9">
        <w:t>po odluci</w:t>
      </w:r>
      <w:r w:rsidR="005244A6">
        <w:t xml:space="preserve"> skupštine vjerovnika od 19. siječnja 2018.</w:t>
      </w:r>
      <w:r>
        <w:t xml:space="preserve"> temeljem odredbe čl.</w:t>
      </w:r>
      <w:r w:rsidR="002C07B9">
        <w:t>107</w:t>
      </w:r>
      <w:r>
        <w:t xml:space="preserve">. st.1.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</w:t>
      </w:r>
      <w:r w:rsidR="002C07B9">
        <w:t>a</w:t>
      </w:r>
      <w:r>
        <w:t xml:space="preserve">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C07B9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</w:t>
      </w:r>
      <w:r w:rsidR="002C07B9">
        <w:t>ih nekretnina</w:t>
      </w:r>
      <w:r>
        <w:t xml:space="preserve"> kao u izreci rješenja sudjelova</w:t>
      </w:r>
      <w:r w:rsidR="002C07B9">
        <w:t>o je jedan ponuditelj i to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2C07B9">
        <w:t>27. veljače</w:t>
      </w:r>
      <w:r w:rsidR="008C0849">
        <w:t xml:space="preserve"> 2019</w:t>
      </w:r>
      <w:r>
        <w:t>.</w:t>
      </w:r>
      <w:r w:rsidR="007D103D">
        <w:t xml:space="preserve">, zaprimljenog na sudu </w:t>
      </w:r>
      <w:r w:rsidR="002C07B9">
        <w:t>6. ožujka</w:t>
      </w:r>
      <w:r w:rsidR="008C0849">
        <w:t xml:space="preserve">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 w:rsidR="002C07B9">
        <w:t>ARMAGOR ESTATE d.o.o., Zagreb, Savska cesta 106, OIB: 35067013886</w:t>
      </w:r>
      <w:r w:rsidR="0028243D">
        <w:t xml:space="preserve">, </w:t>
      </w:r>
      <w:r w:rsidR="008C0849">
        <w:t xml:space="preserve">dao najveću </w:t>
      </w:r>
      <w:r w:rsidR="002C07B9">
        <w:t xml:space="preserve">i jedinu </w:t>
      </w:r>
      <w:r w:rsidR="008C0849">
        <w:t xml:space="preserve">valjanu ponudu u iznosu od </w:t>
      </w:r>
      <w:r w:rsidR="002C07B9">
        <w:t>201,00</w:t>
      </w:r>
      <w:r w:rsidR="008C0849">
        <w:t xml:space="preserve"> kn, te su ispunjene pretpostavke da mu se nekretnin</w:t>
      </w:r>
      <w:r w:rsidR="002C07B9">
        <w:t>e</w:t>
      </w:r>
      <w:r w:rsidR="008C0849">
        <w:t xml:space="preserve"> iz točke I. </w:t>
      </w:r>
      <w:r w:rsidR="001A3DF4">
        <w:t xml:space="preserve">ovog </w:t>
      </w:r>
      <w:r w:rsidR="008C0849">
        <w:t>rješenja dosud</w:t>
      </w:r>
      <w:r w:rsidR="002C07B9">
        <w:t>e</w:t>
      </w:r>
      <w:r w:rsidR="008C0849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94626B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2C07B9">
        <w:t>7. ožujka</w:t>
      </w:r>
      <w:r w:rsidR="008C0849">
        <w:t xml:space="preserve">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Jadranka Mađeruh</w:t>
      </w:r>
      <w:r w:rsidR="00D65CF7">
        <w:t>,v.r.</w:t>
      </w:r>
    </w:p>
    <w:p w:rsidRDefault="00D65CF7" w:rsidP="00952D10" w:rsidR="00D65CF7">
      <w:pPr>
        <w:jc w:val="center"/>
      </w:pPr>
    </w:p>
    <w:p w:rsidRDefault="00D65CF7" w:rsidP="00952D10" w:rsidR="00D65CF7">
      <w:pPr>
        <w:jc w:val="center"/>
      </w:pPr>
      <w:r>
        <w:t xml:space="preserve">                                                                                   Za točnost otpravka-ovlašteni službenik:</w:t>
      </w:r>
    </w:p>
    <w:p w:rsidRDefault="00D65CF7" w:rsidP="00952D10" w:rsidR="00D65CF7">
      <w:pPr>
        <w:jc w:val="center"/>
      </w:pPr>
      <w:r>
        <w:t xml:space="preserve">                                                                                      Draženka Prpić</w:t>
      </w:r>
    </w:p>
    <w:p w:rsidRDefault="001A3DF4" w:rsidP="00952D10" w:rsidR="001A3DF4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r>
        <w:t xml:space="preserve">Dna:                                                                     </w:t>
      </w:r>
    </w:p>
    <w:p w:rsidRDefault="005B5D7E" w:rsidP="005B5D7E" w:rsidR="005B5D7E">
      <w:pPr>
        <w:numPr>
          <w:ilvl w:val="0"/>
          <w:numId w:val="20"/>
        </w:numPr>
      </w:pPr>
      <w:r>
        <w:t xml:space="preserve">Kupac </w:t>
      </w:r>
      <w:r w:rsidR="0094626B">
        <w:t>ARMAGOR ESTATE d.o.o.</w:t>
      </w:r>
    </w:p>
    <w:p w:rsidRDefault="005B5D7E" w:rsidP="005B5D7E" w:rsidR="005B5D7E">
      <w:pPr>
        <w:numPr>
          <w:ilvl w:val="0"/>
          <w:numId w:val="20"/>
        </w:numPr>
      </w:pPr>
      <w:r>
        <w:t xml:space="preserve">Stečajni upravitelj </w:t>
      </w:r>
      <w:r w:rsidR="0094626B">
        <w:t>Zlatko Kosec</w:t>
      </w:r>
    </w:p>
    <w:p w:rsidRDefault="005B5D7E" w:rsidP="005B5D7E" w:rsidR="005B5D7E">
      <w:pPr>
        <w:numPr>
          <w:ilvl w:val="0"/>
          <w:numId w:val="20"/>
        </w:numPr>
      </w:pPr>
      <w:r>
        <w:t>e-Oglasna ploča suda</w:t>
      </w:r>
    </w:p>
    <w:p w:rsidRDefault="005B5D7E" w:rsidP="005B5D7E" w:rsidR="005B5D7E">
      <w:pPr>
        <w:numPr>
          <w:ilvl w:val="0"/>
          <w:numId w:val="20"/>
        </w:numPr>
      </w:pPr>
      <w:r>
        <w:t>Općinski</w:t>
      </w:r>
      <w:r w:rsidR="00202CF8">
        <w:t xml:space="preserve"> </w:t>
      </w:r>
      <w:r>
        <w:t xml:space="preserve">sud u </w:t>
      </w:r>
      <w:r w:rsidR="0094626B">
        <w:t>Sisku</w:t>
      </w:r>
      <w:r w:rsidR="0013206B">
        <w:t>,</w:t>
      </w:r>
      <w:r>
        <w:t xml:space="preserve"> ZK odjel </w:t>
      </w:r>
      <w:r w:rsidR="0094626B">
        <w:t>Hrvatska Kostajnica</w:t>
      </w:r>
    </w:p>
    <w:p w:rsidRDefault="005B5D7E" w:rsidP="005B5D7E" w:rsidR="005B5D7E">
      <w:pPr>
        <w:numPr>
          <w:ilvl w:val="0"/>
          <w:numId w:val="20"/>
        </w:numPr>
      </w:pPr>
      <w:r>
        <w:t xml:space="preserve">Porezna uprava </w:t>
      </w:r>
      <w:r w:rsidR="0094626B">
        <w:t>Sisak</w:t>
      </w:r>
    </w:p>
    <w:p w:rsidRDefault="005B5D7E" w:rsidP="005B5D7E" w:rsidR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Default="005B5D7E" w:rsidP="005B5D7E" w:rsidR="005B5D7E">
      <w:pPr>
        <w:numPr>
          <w:ilvl w:val="0"/>
          <w:numId w:val="20"/>
        </w:numPr>
      </w:pPr>
      <w:r>
        <w:t>Spis</w:t>
      </w:r>
    </w:p>
    <w:p w:rsidRDefault="005B5D7E" w:rsidP="005B5D7E" w:rsidR="005B5D7E"/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82F" w:rsidR="0006282F">
      <w:r>
        <w:separator/>
      </w:r>
    </w:p>
  </w:endnote>
  <w:endnote w:id="0" w:type="continuationSeparator">
    <w:p w:rsidRDefault="0006282F" w:rsidR="00062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82F" w:rsidR="0006282F">
      <w:r>
        <w:separator/>
      </w:r>
    </w:p>
  </w:footnote>
  <w:footnote w:id="0" w:type="continuationSeparator">
    <w:p w:rsidRDefault="0006282F" w:rsidR="00062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269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D65CF7" w:rsidP="005B5D7E" w:rsidR="00D65CF7">
    <w:pPr>
      <w:pStyle w:val="Zaglavlje"/>
      <w:jc w:val="right"/>
    </w:pPr>
  </w:p>
  <w:p w:rsidRDefault="00D65CF7" w:rsidP="005B5D7E" w:rsidR="00D65CF7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94626B">
      <w:t>3249</w:t>
    </w:r>
    <w:r>
      <w:t>/</w:t>
    </w:r>
    <w:r w:rsidR="005B46E8">
      <w:t>20</w:t>
    </w:r>
    <w:r>
      <w:t>16</w:t>
    </w:r>
    <w:r w:rsidR="005B46E8">
      <w:t>-</w:t>
    </w:r>
    <w:r w:rsidR="00D65CF7">
      <w:t>62</w:t>
    </w:r>
  </w:p>
  <w:p w:rsidRDefault="00D65CF7" w:rsidP="005B5D7E" w:rsidR="00D65CF7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B8B1D71"/>
    <w:multiLevelType w:val="hybridMultilevel"/>
    <w:tmpl w:val="35A68B58"/>
    <w:lvl w:tplc="5AAA82BE" w:ilvl="0">
      <w:start w:val="1"/>
      <w:numFmt w:val="bullet"/>
      <w:lvlText w:val="-"/>
      <w:lvlJc w:val="left"/>
      <w:pPr>
        <w:ind w:hanging="360" w:left="24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93"/>
      </w:pPr>
      <w:rPr>
        <w:rFonts w:hAnsi="Wingdings" w:ascii="Wingdings" w:hint="default"/>
      </w:r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2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5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4269"/>
    <w:rsid w:val="001B6B8D"/>
    <w:rsid w:val="001D59B0"/>
    <w:rsid w:val="001E0E70"/>
    <w:rsid w:val="00202CF8"/>
    <w:rsid w:val="00215E55"/>
    <w:rsid w:val="002269F0"/>
    <w:rsid w:val="00257651"/>
    <w:rsid w:val="0028243D"/>
    <w:rsid w:val="0028453A"/>
    <w:rsid w:val="002A4A29"/>
    <w:rsid w:val="002B1BE3"/>
    <w:rsid w:val="002C07B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244A6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65CF7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F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5CF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5CF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5CF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F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5CF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5CF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5CF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Armagor estate d.o.o.</izvorni_sadrzaj>
    <derivirana_varijabla naziv="DomainObject.Primjedba_1">Armagor estate d.o.o.</derivirana_varijabla>
  </DomainObject.Primjedba>
  <DomainObject.Oznaka>
    <izvorni_sadrzaj>St-3249/2016-62</izvorni_sadrzaj>
    <derivirana_varijabla naziv="DomainObject.Oznaka_1">St-3249/2016-62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3249</izvorni_sadrzaj>
    <derivirana_varijabla naziv="DomainObject.Predmet.Broj_1">3249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St-3249/2016</izvorni_sadrzaj>
    <derivirana_varijabla naziv="DomainObject.Predmet.OznakaBroj_1">St-3249/2016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Majur za proizvodnju i preradu poljoprivrednih proizvoda u stečaju zastupanog po punomoćniku Miroslav Brnad</izvorni_sadrzaj>
    <derivirana_varijabla naziv="DomainObject.Predmet.ProtustrankaFormated_1">  Poljoprivredna zadruga Majur za proizvodnju i preradu poljoprivrednih proizvoda u stečaju zastupanog po punomoćniku Miroslav Brnad</derivirana_varijabla>
  </DomainObject.Predmet.ProtustrankaFormated>
  <DomainObject.Predmet.ProtustrankaFormatedOIB>
    <izvorni_sadrzaj>  Poljoprivredna zadruga Majur za proizvodnju i preradu poljoprivrednih proizvoda u stečaju, OIB 61194650511 zastupanog po punomoćniku Miroslav Brnad</izvorni_sadrzaj>
    <derivirana_varijabla naziv="DomainObject.Predmet.ProtustrankaFormatedOIB_1">  Poljoprivredna zadruga Majur za proizvodnju i preradu poljoprivrednih proizvoda u stečaju, OIB 61194650511 zastupanog po punomoćniku Miroslav Brnad</derivirana_varijabla>
  </DomainObject.Predmet.ProtustrankaFormatedOIB>
  <DomainObject.Predmet.ProtustrankaFormatedWithAdress>
    <izvorni_sadrzaj> Poljoprivredna zadruga Majur za proizvodnju i preradu poljoprivrednih proizvoda u stečaju, Kolodvorska 6, 10342 Majur zastupanog po punomoćniku Miroslav Brnad</izvorni_sadrzaj>
    <derivirana_varijabla naziv="DomainObject.Predmet.ProtustrankaFormatedWithAdress_1"> Poljoprivredna zadruga Majur za proizvodnju i preradu poljoprivrednih proizvoda u stečaju, Kolodvorska 6, 10342 Majur zastupanog po punomoćniku Miroslav Brnad</derivirana_varijabla>
  </DomainObject.Predmet.ProtustrankaFormatedWithAdress>
  <DomainObject.Predmet.ProtustrankaFormatedWithAdressOIB>
    <izvorni_sadrzaj> Poljoprivredna zadruga Majur za proizvodnju i preradu poljoprivrednih proizvoda u stečaju, OIB 61194650511, Kolodvorska 6, 10342 Majur zastupanog po punomoćniku Miroslav Brnad</izvorni_sadrzaj>
    <derivirana_varijabla naziv="DomainObject.Predmet.ProtustrankaFormatedWithAdressOIB_1"> Poljoprivredna zadruga Majur za proizvodnju i preradu poljoprivrednih proizvoda u stečaju, OIB 61194650511, Kolodvorska 6, 10342 Majur zastupanog po punomoćniku Miroslav Brnad</derivirana_varijabla>
  </DomainObject.Predmet.ProtustrankaFormatedWithAdressOIB>
  <DomainObject.Predmet.ProtustrankaWithAdress>
    <izvorni_sadrzaj>Poljoprivredna zadruga Majur za proizvodnju i preradu poljoprivrednih proizvoda u stečaju Kolodvorska 6, 10342 Majur</izvorni_sadrzaj>
    <derivirana_varijabla naziv="DomainObject.Predmet.ProtustrankaWithAdress_1">Poljoprivredna zadruga Majur za proizvodnju i preradu poljoprivrednih proizvoda u stečaju Kolodvorska 6, 10342 Majur</derivirana_varijabla>
  </DomainObject.Predmet.ProtustrankaWithAdress>
  <DomainObject.Predmet.ProtustrankaWithAdressOIB>
    <izvorni_sadrzaj>Poljoprivredna zadruga Majur za proizvodnju i preradu poljoprivrednih proizvoda u stečaju, OIB 61194650511, Kolodvorska 6, 10342 Majur</izvorni_sadrzaj>
    <derivirana_varijabla naziv="DomainObject.Predmet.ProtustrankaWithAdressOIB_1">Poljoprivredna zadruga Majur za proizvodnju i preradu poljoprivrednih proizvoda u stečaju, OIB 61194650511, Kolodvorska 6, 10342 Majur</derivirana_varijabla>
  </DomainObject.Predmet.ProtustrankaWithAdressOIB>
  <DomainObject.Predmet.ProtustrankaNazivFormated>
    <izvorni_sadrzaj>Poljoprivredna zadruga Majur za proizvodnju i preradu poljoprivrednih proizvoda u stečaju</izvorni_sadrzaj>
    <derivirana_varijabla naziv="DomainObject.Predmet.ProtustrankaNazivFormated_1">Poljoprivredna zadruga Majur za proizvodnju i preradu poljoprivrednih proizvoda u stečaju</derivirana_varijabla>
  </DomainObject.Predmet.ProtustrankaNazivFormated>
  <DomainObject.Predmet.ProtustrankaNazivFormatedOIB>
    <izvorni_sadrzaj>Poljoprivredna zadruga Majur za proizvodnju i preradu poljoprivrednih proizvoda u stečaju, OIB 61194650511</izvorni_sadrzaj>
    <derivirana_varijabla naziv="DomainObject.Predmet.ProtustrankaNazivFormatedOIB_1">Poljoprivredna zadruga Majur za proizvodnju i preradu poljoprivrednih proizvoda u stečaju, OIB 61194650511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Majur za proizvodnju i preradu poljoprivrednih proizvoda u stečaju zastupanog po punomoćniku Miroslav Brnad</item>
    </izvorni_sadrzaj>
    <derivirana_varijabla naziv="DomainObject.Predmet.ProtuStrankaListFormated_1">
      <item>Poljoprivredna zadruga Majur za proizvodnju i preradu poljoprivrednih proizvoda u stečaju zastupanog po punomoćniku Miroslav Brnad</item>
    </derivirana_varijabla>
  </DomainObject.Predmet.ProtuStrankaListFormated>
  <DomainObject.Predmet.ProtuStrankaListFormatedOIB>
    <izvorni_sadrzaj>
      <item>Poljoprivredna zadruga Majur za proizvodnju i preradu poljoprivrednih proizvoda u stečaju, OIB 61194650511 zastupanog po punomoćniku Miroslav Brnad</item>
    </izvorni_sadrzaj>
    <derivirana_varijabla naziv="DomainObject.Predmet.ProtuStrankaListFormatedOIB_1">
      <item>Poljoprivredna zadruga Majur za proizvodnju i preradu poljoprivrednih proizvoda u stečaju, OIB 61194650511 zastupanog po punomoćniku Miroslav Brnad</item>
    </derivirana_varijabla>
  </DomainObject.Predmet.ProtuStrankaListFormatedOIB>
  <DomainObject.Predmet.ProtuStrankaListFormatedWithAdress>
    <izvorni_sadrzaj>
      <item>Poljoprivredna zadruga Majur za proizvodnju i preradu poljoprivrednih proizvoda u stečaju, Kolodvorska 6, 10342 Majur zastupanog po punomoćniku Miroslav Brnad</item>
    </izvorni_sadrzaj>
    <derivirana_varijabla naziv="DomainObject.Predmet.ProtuStrankaListFormatedWithAdress_1">
      <item>Poljoprivredna zadruga Majur za proizvodnju i preradu poljoprivrednih proizvoda u stečaju, Kolodvorska 6, 10342 Majur zastupanog po punomoćniku Miroslav Brnad</item>
    </derivirana_varijabla>
  </DomainObject.Predmet.ProtuStrankaListFormatedWithAdress>
  <DomainObject.Predmet.ProtuStrankaListFormatedWithAdressOIB>
    <izvorni_sadrzaj>
      <item>Poljoprivredna zadruga Majur za proizvodnju i preradu poljoprivrednih proizvoda u stečaju, OIB 61194650511, Kolodvorska 6, 10342 Majur zastupanog po punomoćniku Miroslav Brnad</item>
    </izvorni_sadrzaj>
    <derivirana_varijabla naziv="DomainObject.Predmet.ProtuStrankaListFormatedWithAdressOIB_1">
      <item>Poljoprivredna zadruga Majur za proizvodnju i preradu poljoprivrednih proizvoda u stečaju, OIB 61194650511, Kolodvorska 6, 10342 Majur zastupanog po punomoćniku Miroslav Brnad</item>
    </derivirana_varijabla>
  </DomainObject.Predmet.ProtuStrankaListFormatedWithAdressOIB>
  <DomainObject.Predmet.ProtuStrankaListNazivFormated>
    <izvorni_sadrzaj>
      <item>Poljoprivredna zadruga Majur za proizvodnju i preradu poljoprivrednih proizvoda u stečaju</item>
    </izvorni_sadrzaj>
    <derivirana_varijabla naziv="DomainObject.Predmet.ProtuStrankaListNazivFormated_1">
      <item>Poljoprivredna zadruga Majur za proizvodnju i preradu poljoprivrednih proizvoda u stečaju</item>
    </derivirana_varijabla>
  </DomainObject.Predmet.ProtuStrankaListNazivFormated>
  <DomainObject.Predmet.ProtuStrankaListNazivFormatedOIB>
    <izvorni_sadrzaj>
      <item>Poljoprivredna zadruga Majur za proizvodnju i preradu poljoprivrednih proizvoda u stečaju, OIB 61194650511</item>
    </izvorni_sadrzaj>
    <derivirana_varijabla naziv="DomainObject.Predmet.ProtuStrankaListNazivFormatedOIB_1">
      <item>Poljoprivredna zadruga Majur za proizvodnju i preradu poljoprivrednih proizvoda u stečaju, OIB 61194650511</item>
    </derivirana_varijabla>
  </DomainObject.Predmet.ProtuStrankaListNazivFormatedOIB>
  <DomainObject.Predmet.OstaliListFormated>
    <izvorni_sadrzaj>
      <item>Miroslav Brnad punomoćnik sudionika u postupku Poljoprivredna zadruga Majur za proizvodnju i preradu poljoprivrednih proizvoda u stečaju</item>
    </izvorni_sadrzaj>
    <derivirana_varijabla naziv="DomainObject.Predmet.OstaliListFormated_1">
      <item>Miroslav Brnad punomoćnik sudionika u postupku Poljoprivredna zadruga Majur za proizvodnju i preradu poljoprivrednih proizvoda u stečaju</item>
    </derivirana_varijabla>
  </DomainObject.Predmet.OstaliListFormated>
  <DomainObject.Predmet.OstaliListFormatedOIB>
    <izvorni_sadrzaj>
      <item>Miroslav Brnad, OIB 88149149180 punomoćnik sudionika u postupku Poljoprivredna zadruga Majur za proizvodnju i preradu poljoprivrednih proizvoda u stečaju</item>
    </izvorni_sadrzaj>
    <derivirana_varijabla naziv="DomainObject.Predmet.OstaliListFormatedOIB_1">
      <item>Miroslav Brnad, OIB 88149149180 punomoćnik sudionika u postupku Poljoprivredna zadruga Majur za proizvodnju i preradu poljoprivrednih proizvoda u stečaju</item>
    </derivirana_varijabla>
  </DomainObject.Predmet.OstaliListFormatedOIB>
  <DomainObject.Predmet.OstaliListFormatedWithAdress>
    <izvorni_sadrzaj>
      <item>Miroslav Brnad,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_1">
      <item>Miroslav Brnad, Kutinska Ulica 10, 44430 Hrvatska Kostajnica punomoćnik sudionika u postupku Poljoprivredna zadruga Majur za proizvodnju i preradu poljoprivrednih proizvoda u stečaju</item>
    </derivirana_varijabla>
  </DomainObject.Predmet.OstaliListFormatedWithAdress>
  <DomainObject.Predmet.OstaliListFormatedWithAdressOIB>
    <izvorni_sadrzaj>
      <item>Miroslav Brnad, OIB 88149149180, Kutinska Ulica 10, 44430 Hrvatska Kostajnica punomoćnik sudionika u postupku Poljoprivredna zadruga Majur za proizvodnju i preradu poljoprivrednih proizvoda u stečaju</item>
    </izvorni_sadrzaj>
    <derivirana_varijabla naziv="DomainObject.Predmet.OstaliListFormatedWithAdressOIB_1">
      <item>Miroslav Brnad, OIB 88149149180, Kutinska Ulica 10, 44430 Hrvatska Kostajnica punomoćnik sudionika u postupku Poljoprivredna zadruga Majur za proizvodnju i preradu poljoprivrednih proizvoda u stečaju</item>
    </derivirana_varijabla>
  </DomainObject.Predmet.OstaliListFormatedWithAdressOIB>
  <DomainObject.Predmet.OstaliListNazivFormated>
    <izvorni_sadrzaj>
      <item>Miroslav Brnad</item>
    </izvorni_sadrzaj>
    <derivirana_varijabla naziv="DomainObject.Predmet.OstaliListNazivFormated_1">
      <item>Miroslav Brnad</item>
    </derivirana_varijabla>
  </DomainObject.Predmet.OstaliListNazivFormated>
  <DomainObject.Predmet.OstaliListNazivFormatedOIB>
    <izvorni_sadrzaj>
      <item>Miroslav Brnad, OIB 88149149180</item>
    </izvorni_sadrzaj>
    <derivirana_varijabla naziv="DomainObject.Predmet.OstaliListNazivFormatedOIB_1">
      <item>Miroslav Brnad, OIB 88149149180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St-3249/2016-62</izvorni_sadrzaj>
    <derivirana_varijabla naziv="DomainObject.PoslovniBrojDokumenta_1">St-3249/2016-62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Majur za proizvodnju i preradu poljoprivrednih proizvoda u stečaju</izvorni_sadrzaj>
    <derivirana_varijabla naziv="DomainObject.Predmet.ProtustrankaIDrugi_1">Poljoprivredna zadruga Majur za proizvodnju i preradu poljoprivrednih proizvoda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Poljoprivredna zadruga Majur za proizvodnju i preradu poljoprivrednih proizvoda u stečaju, OIB 61194650511, Kolodvorska 6, 10342 Majur</izvorni_sadrzaj>
    <derivirana_varijabla naziv="DomainObject.Predmet.ProtustrankaIDrugiAdressOIB_1">Poljoprivredna zadruga Majur za proizvodnju i preradu poljoprivrednih proizvoda u stečaju, OIB 61194650511, Kolodvorska 6,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Majur za proizvodnju i preradu poljoprivrednih proizvoda u stečaju</item>
      <item>Miroslav Brnad</item>
    </izvorni_sadrzaj>
    <derivirana_varijabla naziv="DomainObject.Predmet.SudioniciListNaziv_1">
      <item>FINA Regionalni centar Zagreb</item>
      <item>Poljoprivredna zadruga Majur za proizvodnju i preradu poljoprivrednih proizvoda u stečaju</item>
      <item>Miroslav Brnad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izvorni_sadrzaj>
    <derivirana_varijabla naziv="DomainObject.Predmet.SudioniciListAdressOIB_1">
      <item>FINA Regionalni centar Zagreb, OIB 85821130368, Trg svibanjskih žrtava 1995. br. 1,10000 Zagreb</item>
      <item>Poljoprivredna zadruga Majur za proizvodnju i preradu poljoprivrednih proizvoda u stečaju, OIB 61194650511, Kolodvorska 6,10342 Majur</item>
      <item>Miroslav Brnad, OIB 88149149180, Kutinska Ulica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61194650511</item>
      <item>, OIB 88149149180</item>
    </izvorni_sadrzaj>
    <derivirana_varijabla naziv="DomainObject.Predmet.SudioniciListNazivOIB_1">
      <item>, OIB 85821130368</item>
      <item>, OIB 61194650511</item>
      <item>, OIB 88149149180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2018.</izvorni_sadrzaj>
    <derivirana_varijabla naziv="DomainObject.Predmet.DatumZadnjeOdrzaneSudskeRadnje_1">19. siječnja 2018.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St-3249/2016-64</izvorni_sadrzaj>
    <derivirana_varijabla naziv="DomainObject.PredzadnjaOdlukaIzPredmeta.Oznaka_1">St-3249/2016-64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EE153-465F-41D0-A4A2-C363543AF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657</properties:Words>
  <properties:Characters>3528</properties:Characters>
  <properties:Lines>114</properties:Lines>
  <properties:Paragraphs>43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2019-03-07T08:51:00Z</dcterms:created>
  <dc:creator>Korisnik</dc:creator>
  <cp:lastModifiedBy>Draženka Prpić</cp:lastModifiedBy>
  <cp:lastPrinted>2019-03-07T09:22:00Z</cp:lastPrinted>
  <dcterms:modified xmlns:xsi="http://www.w3.org/2001/XMLSchema-instance" xsi:type="dcterms:W3CDTF">2019-03-07T09:23:00Z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St-3249/2016-62 / Odluka - Rješenje - dosuda (rješenje_o_dosudi_nekretnine-PZ_MAJUR-ST-3249-16-PRODAJA_PREKO_FINE-ARMAGOR_ESTATE.docx)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