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d158" w14:paraId="7e8d158" w:rsidRDefault="00A365B6" w:rsidP="00910611" w:rsidR="00A365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5B6" w:rsidP="00910611" w:rsidR="00A365B6">
      <w:r>
        <w:rPr>
          <w:rFonts w:eastAsia="MS Mincho"/>
          <w:szCs w:val="24"/>
        </w:rPr>
        <w:t>REPUBLIKA HRVATSKA</w:t>
      </w:r>
    </w:p>
    <w:p w:rsidRDefault="00A365B6" w:rsidP="00910611" w:rsidR="00A365B6">
      <w:r>
        <w:rPr>
          <w:rFonts w:eastAsia="MS Mincho"/>
          <w:szCs w:val="24"/>
        </w:rPr>
        <w:t>TRGOVAČKI SUD U RIJECI</w:t>
      </w:r>
    </w:p>
    <w:p w:rsidRDefault="00A365B6" w:rsidR="00A365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9501B" w:rsidRPr="00C9501B">
        <w:rPr>
          <w:rFonts w:cs="Times New Roman" w:hAnsi="Times New Roman" w:ascii="Times New Roman"/>
          <w:sz w:val="24"/>
          <w:szCs w:val="24"/>
        </w:rPr>
        <w:t xml:space="preserve">BUŽIMSKI IZVORI, UDRUGA ZA PROMICANJE EKOLOŠKIH VRIJEDNOSTI I ODRŽIVOG RAZVOJA BUŽIMSKOG KRAJA Bužim 12039, Bužim, </w:t>
      </w:r>
      <w:r w:rsidR="00C9501B" w:rsidRPr="00C9501B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9501B" w:rsidRPr="00C9501B">
        <w:rPr>
          <w:rFonts w:cs="Times New Roman" w:hAnsi="Times New Roman" w:ascii="Times New Roman"/>
          <w:sz w:val="24"/>
          <w:szCs w:val="24"/>
        </w:rPr>
        <w:t>09000446, OIB: 13526065693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9501B" w:rsidRPr="00C9501B">
        <w:rPr>
          <w:rFonts w:cs="Times New Roman" w:hAnsi="Times New Roman" w:ascii="Times New Roman"/>
          <w:sz w:val="24"/>
          <w:szCs w:val="24"/>
        </w:rPr>
        <w:t xml:space="preserve">BUŽIMSKI IZVORI, UDRUGA ZA PROMICANJE EKOLOŠKIH VRIJEDNOSTI I ODRŽIVOG RAZVOJA BUŽIMSKOG KRAJA Bužim 12039, Bužim, </w:t>
      </w:r>
      <w:r w:rsidR="00C9501B" w:rsidRPr="00C9501B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9501B" w:rsidRPr="00C9501B">
        <w:rPr>
          <w:rFonts w:cs="Times New Roman" w:hAnsi="Times New Roman" w:ascii="Times New Roman"/>
          <w:sz w:val="24"/>
          <w:szCs w:val="24"/>
        </w:rPr>
        <w:t>09000446, OIB: 13526065693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00C5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00C5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C9501B" w:rsidRPr="00C9501B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9501B" w:rsidRPr="00C9501B">
        <w:rPr>
          <w:rFonts w:cs="Times New Roman" w:hAnsi="Times New Roman" w:ascii="Times New Roman"/>
          <w:sz w:val="24"/>
          <w:szCs w:val="24"/>
        </w:rPr>
        <w:t xml:space="preserve">BUŽIMSKI IZVORI, UDRUGA ZA PROMICANJE EKOLOŠKIH VRIJEDNOSTI I ODRŽIVOG RAZVOJA BUŽIMSKOG KRAJA Bužim 12039, Bužim, </w:t>
      </w:r>
      <w:r w:rsidR="00C9501B" w:rsidRPr="00C9501B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9501B" w:rsidRPr="00C9501B">
        <w:rPr>
          <w:rFonts w:cs="Times New Roman" w:hAnsi="Times New Roman" w:ascii="Times New Roman"/>
          <w:sz w:val="24"/>
          <w:szCs w:val="24"/>
        </w:rPr>
        <w:t>09000446, OIB: 13526065693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9501B" w:rsidRPr="00C9501B">
        <w:rPr>
          <w:rFonts w:cs="Times New Roman" w:hAnsi="Times New Roman" w:ascii="Times New Roman"/>
          <w:sz w:val="24"/>
          <w:szCs w:val="24"/>
        </w:rPr>
        <w:t xml:space="preserve">BUŽIMSKI IZVORI, UDRUGA ZA PROMICANJE EKOLOŠKIH VRIJEDNOSTI I ODRŽIVOG RAZVOJA BUŽIMSKOG KRAJA Bužim 12039, Bužim, </w:t>
      </w:r>
      <w:r w:rsidR="00C9501B" w:rsidRPr="00C9501B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9501B" w:rsidRPr="00C9501B">
        <w:rPr>
          <w:rFonts w:cs="Times New Roman" w:hAnsi="Times New Roman" w:ascii="Times New Roman"/>
          <w:sz w:val="24"/>
          <w:szCs w:val="24"/>
        </w:rPr>
        <w:t>09000446, OIB: 13526065693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9501B">
        <w:rPr>
          <w:rFonts w:cs="Times New Roman" w:hAnsi="Times New Roman" w:ascii="Times New Roman"/>
          <w:sz w:val="24"/>
          <w:szCs w:val="24"/>
        </w:rPr>
        <w:t>344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9501B">
        <w:rPr>
          <w:rFonts w:cs="Times New Roman" w:eastAsia="Times New Roman" w:hAnsi="Times New Roman" w:ascii="Times New Roman"/>
          <w:sz w:val="24"/>
          <w:szCs w:val="24"/>
          <w:lang w:eastAsia="hr-HR"/>
        </w:rPr>
        <w:t>12.176,56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B75D6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EA667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9DC" w:rsidP="00C2277B" w:rsidR="00F729DC">
      <w:pPr>
        <w:spacing w:lineRule="auto" w:line="240" w:after="0"/>
      </w:pPr>
      <w:r>
        <w:separator/>
      </w:r>
    </w:p>
  </w:endnote>
  <w:endnote w:id="0" w:type="continuationSeparator">
    <w:p w:rsidRDefault="00F729DC" w:rsidP="00C2277B" w:rsidR="00F729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5B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9DC" w:rsidP="00C2277B" w:rsidR="00F729DC">
      <w:pPr>
        <w:spacing w:lineRule="auto" w:line="240" w:after="0"/>
      </w:pPr>
      <w:r>
        <w:separator/>
      </w:r>
    </w:p>
  </w:footnote>
  <w:footnote w:id="0" w:type="continuationSeparator">
    <w:p w:rsidRDefault="00F729DC" w:rsidP="00C2277B" w:rsidR="00F729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A6678">
      <w:rPr>
        <w:rFonts w:cs="Times New Roman" w:hAnsi="Times New Roman" w:ascii="Times New Roman"/>
        <w:sz w:val="24"/>
        <w:szCs w:val="24"/>
      </w:rPr>
      <w:t>2</w:t>
    </w:r>
    <w:r w:rsidR="00C9501B">
      <w:rPr>
        <w:rFonts w:cs="Times New Roman" w:hAnsi="Times New Roman" w:ascii="Times New Roman"/>
        <w:sz w:val="24"/>
        <w:szCs w:val="24"/>
      </w:rPr>
      <w:t>16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4F63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365B6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0C58"/>
    <w:rsid w:val="00F058C3"/>
    <w:rsid w:val="00F11D35"/>
    <w:rsid w:val="00F14D9B"/>
    <w:rsid w:val="00F44DF3"/>
    <w:rsid w:val="00F67B7E"/>
    <w:rsid w:val="00F729DC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36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5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36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5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BUŽIMSKI IZVOR Udruga za promicanje ekoloških vrijednosti i održivog razvoja bužimskog kraja</izvorni_sadrzaj>
    <derivirana_varijabla naziv="DomainObject.Predmet.ProtustrankaFormated_1">  BUŽIMSKI IZVOR Udruga za promicanje ekoloških vrijednosti i održivog razvoja bužimskog kraja</derivirana_varijabla>
  </DomainObject.Predmet.ProtustrankaFormated>
  <DomainObject.Predmet.ProtustrankaFormatedOIB>
    <izvorni_sadrzaj>  BUŽIMSKI IZVOR Udruga za promicanje ekoloških vrijednosti i održivog razvoja bužimskog kraja, OIB 13526065693</izvorni_sadrzaj>
    <derivirana_varijabla naziv="DomainObject.Predmet.ProtustrankaFormatedOIB_1">  BUŽIMSKI IZVOR Udruga za promicanje ekoloških vrijednosti i održivog razvoja bužimskog kraja, OIB 13526065693</derivirana_varijabla>
  </DomainObject.Predmet.ProtustrankaFormatedOIB>
  <DomainObject.Predmet.ProtustrankaFormatedWithAdress>
    <izvorni_sadrzaj> BUŽIMSKI IZVOR Udruga za promicanje ekoloških vrijednosti i održivog razvoja bužimskog kraja, Bužim 120, 53211 Smiljan</izvorni_sadrzaj>
    <derivirana_varijabla naziv="DomainObject.Predmet.ProtustrankaFormatedWithAdress_1"> BUŽIMSKI IZVOR Udruga za promicanje ekoloških vrijednosti i održivog razvoja bužimskog kraja, Bužim 120, 53211 Smiljan</derivirana_varijabla>
  </DomainObject.Predmet.ProtustrankaFormatedWithAdress>
  <DomainObject.Predmet.ProtustrankaFormatedWithAdressOIB>
    <izvorni_sadrzaj> BUŽIMSKI IZVOR Udruga za promicanje ekoloških vrijednosti i održivog razvoja bužimskog kraja, OIB 13526065693, Bužim 120, 53211 Smiljan</izvorni_sadrzaj>
    <derivirana_varijabla naziv="DomainObject.Predmet.ProtustrankaFormatedWithAdressOIB_1"> BUŽIMSKI IZVOR Udruga za promicanje ekoloških vrijednosti i održivog razvoja bužimskog kraja, OIB 13526065693, Bužim 120, 53211 Smiljan</derivirana_varijabla>
  </DomainObject.Predmet.ProtustrankaFormatedWithAdressOIB>
  <DomainObject.Predmet.ProtustrankaWithAdress>
    <izvorni_sadrzaj>BUŽIMSKI IZVOR Udruga za promicanje ekoloških vrijednosti i održivog razvoja bužimskog kraja Bužim 120, 53211 Smiljan</izvorni_sadrzaj>
    <derivirana_varijabla naziv="DomainObject.Predmet.ProtustrankaWithAdress_1">BUŽIMSKI IZVOR Udruga za promicanje ekoloških vrijednosti i održivog razvoja bužimskog kraja Bužim 120, 53211 Smiljan</derivirana_varijabla>
  </DomainObject.Predmet.ProtustrankaWithAdress>
  <DomainObject.Predmet.ProtustrankaWithAdressOIB>
    <izvorni_sadrzaj>BUŽIMSKI IZVOR Udruga za promicanje ekoloških vrijednosti i održivog razvoja bužimskog kraja, OIB 13526065693, Bužim 120, 53211 Smiljan</izvorni_sadrzaj>
    <derivirana_varijabla naziv="DomainObject.Predmet.ProtustrankaWithAdressOIB_1">BUŽIMSKI IZVOR Udruga za promicanje ekoloških vrijednosti i održivog razvoja bužimskog kraja, OIB 13526065693, Bužim 120, 53211 Smiljan</derivirana_varijabla>
  </DomainObject.Predmet.ProtustrankaWithAdressOIB>
  <DomainObject.Predmet.ProtustrankaNazivFormated>
    <izvorni_sadrzaj>BUŽIMSKI IZVOR Udruga za promicanje ekoloških vrijednosti i održivog razvoja bužimskog kraja</izvorni_sadrzaj>
    <derivirana_varijabla naziv="DomainObject.Predmet.ProtustrankaNazivFormated_1">BUŽIMSKI IZVOR Udruga za promicanje ekoloških vrijednosti i održivog razvoja bužimskog kraja</derivirana_varijabla>
  </DomainObject.Predmet.ProtustrankaNazivFormated>
  <DomainObject.Predmet.ProtustrankaNazivFormatedOIB>
    <izvorni_sadrzaj>BUŽIMSKI IZVOR Udruga za promicanje ekoloških vrijednosti i održivog razvoja bužimskog kraja, OIB 13526065693</izvorni_sadrzaj>
    <derivirana_varijabla naziv="DomainObject.Predmet.ProtustrankaNazivFormatedOIB_1">BUŽIMSKI IZVOR Udruga za promicanje ekoloških vrijednosti i održivog razvoja bužimskog kraja, OIB 13526065693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BUŽIMSKI IZVOR Udruga za promicanje ekoloških vrijednosti i održivog razvoja bužimskog kraja</item>
    </izvorni_sadrzaj>
    <derivirana_varijabla naziv="DomainObject.Predmet.ProtuStrankaListFormated_1">
      <item>BUŽIMSKI IZVOR Udruga za promicanje ekoloških vrijednosti i održivog razvoja bužimskog kraja</item>
    </derivirana_varijabla>
  </DomainObject.Predmet.ProtuStrankaListFormated>
  <DomainObject.Predmet.ProtuStrankaListFormatedOIB>
    <izvorni_sadrzaj>
      <item>BUŽIMSKI IZVOR Udruga za promicanje ekoloških vrijednosti i održivog razvoja bužimskog kraja, OIB 13526065693</item>
    </izvorni_sadrzaj>
    <derivirana_varijabla naziv="DomainObject.Predmet.ProtuStrankaListFormatedOIB_1">
      <item>BUŽIMSKI IZVOR Udruga za promicanje ekoloških vrijednosti i održivog razvoja bužimskog kraja, OIB 13526065693</item>
    </derivirana_varijabla>
  </DomainObject.Predmet.ProtuStrankaListFormatedOIB>
  <DomainObject.Predmet.ProtuStrankaListFormatedWithAdress>
    <izvorni_sadrzaj>
      <item>BUŽIMSKI IZVOR Udruga za promicanje ekoloških vrijednosti i održivog razvoja bužimskog kraja, Bužim 120, 53211 Smiljan</item>
    </izvorni_sadrzaj>
    <derivirana_varijabla naziv="DomainObject.Predmet.ProtuStrankaListFormatedWithAdress_1">
      <item>BUŽIMSKI IZVOR Udruga za promicanje ekoloških vrijednosti i održivog razvoja bužimskog kraja, Bužim 120, 53211 Smiljan</item>
    </derivirana_varijabla>
  </DomainObject.Predmet.ProtuStrankaListFormatedWithAdress>
  <DomainObject.Predmet.ProtuStrankaListFormatedWithAdressOIB>
    <izvorni_sadrzaj>
      <item>BUŽIMSKI IZVOR Udruga za promicanje ekoloških vrijednosti i održivog razvoja bužimskog kraja, OIB 13526065693, Bužim 120, 53211 Smiljan</item>
    </izvorni_sadrzaj>
    <derivirana_varijabla naziv="DomainObject.Predmet.ProtuStrankaListFormatedWithAdressOIB_1">
      <item>BUŽIMSKI IZVOR Udruga za promicanje ekoloških vrijednosti i održivog razvoja bužimskog kraja, OIB 13526065693, Bužim 120, 53211 Smiljan</item>
    </derivirana_varijabla>
  </DomainObject.Predmet.ProtuStrankaListFormatedWithAdressOIB>
  <DomainObject.Predmet.ProtuStrankaListNazivFormated>
    <izvorni_sadrzaj>
      <item>BUŽIMSKI IZVOR Udruga za promicanje ekoloških vrijednosti i održivog razvoja bužimskog kraja</item>
    </izvorni_sadrzaj>
    <derivirana_varijabla naziv="DomainObject.Predmet.ProtuStrankaListNazivFormated_1">
      <item>BUŽIMSKI IZVOR Udruga za promicanje ekoloških vrijednosti i održivog razvoja bužimskog kraja</item>
    </derivirana_varijabla>
  </DomainObject.Predmet.ProtuStrankaListNazivFormated>
  <DomainObject.Predmet.ProtuStrankaListNazivFormatedOIB>
    <izvorni_sadrzaj>
      <item>BUŽIMSKI IZVOR Udruga za promicanje ekoloških vrijednosti i održivog razvoja bužimskog kraja, OIB 13526065693</item>
    </izvorni_sadrzaj>
    <derivirana_varijabla naziv="DomainObject.Predmet.ProtuStrankaListNazivFormatedOIB_1">
      <item>BUŽIMSKI IZVOR Udruga za promicanje ekoloških vrijednosti i održivog razvoja bužimskog kraja, OIB 13526065693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BUŽIMSKI IZVOR Udruga za promicanje ekoloških vrijednosti i održivog razvoja bužimskog kraja</izvorni_sadrzaj>
    <derivirana_varijabla naziv="DomainObject.Predmet.ProtustrankaIDrugi_1">BUŽIMSKI IZVOR Udruga za promicanje ekoloških vrijednosti i održivog razvoja bužimskog kraja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BUŽIMSKI IZVOR Udruga za promicanje ekoloških vrijednosti i održivog razvoja bužimskog kraja, OIB 13526065693, Bužim 120, 53211 Smiljan</izvorni_sadrzaj>
    <derivirana_varijabla naziv="DomainObject.Predmet.ProtustrankaIDrugiAdressOIB_1">BUŽIMSKI IZVOR Udruga za promicanje ekoloških vrijednosti i održivog razvoja bužimskog kraja, OIB 13526065693, Bužim 120, 53211 Smiljan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BUŽIMSKI IZVOR Udruga za promicanje ekoloških vrijednosti i održivog razvoja bužimskog kraja</item>
    </izvorni_sadrzaj>
    <derivirana_varijabla naziv="DomainObject.Predmet.SudioniciListNaziv_1">
      <item>FINA  Rijeka</item>
      <item>BUŽIMSKI IZVOR Udruga za promicanje ekoloških vrijednosti i održivog razvoja bužimskog kraja</item>
    </derivirana_varijabla>
  </DomainObject.Predmet.SudioniciListNaziv>
  <DomainObject.Predmet.SudioniciListAdressOIB>
    <izvorni_sadrzaj>
      <item>FINA  Rijeka, OIB 85821130368, Frana Kurelca 8,51000 Rijeka</item>
      <item>BUŽIMSKI IZVOR Udruga za promicanje ekoloških vrijednosti i održivog razvoja bužimskog kraja, OIB 13526065693, Bužim 120,53211 Smiljan</item>
    </izvorni_sadrzaj>
    <derivirana_varijabla naziv="DomainObject.Predmet.SudioniciListAdressOIB_1">
      <item>FINA  Rijeka, OIB 85821130368, Frana Kurelca 8,51000 Rijeka</item>
      <item>BUŽIMSKI IZVOR Udruga za promicanje ekoloških vrijednosti i održivog razvoja bužimskog kraja, OIB 13526065693, Bužim 120,53211 Smiljan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13526065693</item>
    </izvorni_sadrzaj>
    <derivirana_varijabla naziv="DomainObject.Predmet.SudioniciListNazivOIB_1">
      <item>, OIB 85821130368</item>
      <item>, OIB 13526065693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39DA6-4B6C-4199-A986-A391AE069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3935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2016-04-22T11:05:00Z</dcterms:created>
  <dc:creator>Vera Jelenović</dc:creator>
  <cp:lastModifiedBy>Danijela Fumić</cp:lastModifiedBy>
  <cp:lastPrinted>2016-04-22T11:04:00Z</cp:lastPrinted>
  <dcterms:modified xmlns:xsi="http://www.w3.org/2001/XMLSchema-instance" xsi:type="dcterms:W3CDTF">2016-04-22T11:06:00Z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