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e300" w14:paraId="c23e30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9D746C">
        <w:t>876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9D746C">
        <w:t>PASTA PUB j.d.o.o. za ugostiteljstvo, Zagreb, Draškovićeva 44, MBS: 080932432, OIB: 21463895897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766DE">
        <w:t>1.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D746C">
        <w:t>PASTA PUB j.d.o.o. za ugostiteljstvo, Zagreb, Draškovićeva 44, MBS: 080932432, OIB: 21463895897</w:t>
      </w:r>
      <w:r w:rsidR="00D43EFC">
        <w:t xml:space="preserve">, </w:t>
      </w:r>
      <w:r>
        <w:t xml:space="preserve">iznosi </w:t>
      </w:r>
      <w:r w:rsidR="009D746C">
        <w:t>35.681,04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9D746C">
        <w:t>Kristijan Jonjić, OIB: 22367362242, Zagreb, Karamanov prilaz 1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9D746C">
        <w:t>876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44EBA">
        <w:t>1.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44EBA">
        <w:t>18/9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C6B04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C6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B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C6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B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St-876/2017</izvorni_sadrzaj>
    <derivirana_varijabla naziv="DomainObject.Predmet.OznakaBroj_1">St-876/2017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PASTA PUB jednostavno društvo s ograničenom odgovornošću za ugostiteljstvo</izvorni_sadrzaj>
    <derivirana_varijabla naziv="DomainObject.Predmet.ProtustrankaFormated_1">  PASTA PUB jednostavno društvo s ograničenom odgovornošću za ugostiteljstvo</derivirana_varijabla>
  </DomainObject.Predmet.ProtustrankaFormated>
  <DomainObject.Predmet.ProtustrankaFormatedOIB>
    <izvorni_sadrzaj>  PASTA PUB jednostavno društvo s ograničenom odgovornošću za ugostiteljstvo, OIB 21463895897</izvorni_sadrzaj>
    <derivirana_varijabla naziv="DomainObject.Predmet.ProtustrankaFormatedOIB_1">  PASTA PUB jednostavno društvo s ograničenom odgovornošću za ugostiteljstvo, OIB 21463895897</derivirana_varijabla>
  </DomainObject.Predmet.ProtustrankaFormatedOIB>
  <DomainObject.Predmet.ProtustrankaFormatedWithAdress>
    <izvorni_sadrzaj> PASTA PUB jednostavno društvo s ograničenom odgovornošću za ugostiteljstvo, Draškovićeva 44, 10000 Zagreb</izvorni_sadrzaj>
    <derivirana_varijabla naziv="DomainObject.Predmet.ProtustrankaFormatedWithAdress_1"> PASTA PUB jednostavno društvo s ograničenom odgovornošću za ugostiteljstvo, Draškovićeva 44, 10000 Zagreb</derivirana_varijabla>
  </DomainObject.Predmet.ProtustrankaFormatedWithAdress>
  <DomainObject.Predmet.ProtustrankaFormatedWithAdressOIB>
    <izvorni_sadrzaj> PASTA PUB jednostavno društvo s ograničenom odgovornošću za ugostiteljstvo, OIB 21463895897, Draškovićeva 44, 10000 Zagreb</izvorni_sadrzaj>
    <derivirana_varijabla naziv="DomainObject.Predmet.ProtustrankaFormatedWithAdressOIB_1"> PASTA PUB jednostavno društvo s ograničenom odgovornošću za ugostiteljstvo, OIB 21463895897, Draškovićeva 44, 10000 Zagreb</derivirana_varijabla>
  </DomainObject.Predmet.ProtustrankaFormatedWithAdressOIB>
  <DomainObject.Predmet.ProtustrankaWithAdress>
    <izvorni_sadrzaj>PASTA PUB jednostavno društvo s ograničenom odgovornošću za ugostiteljstvo Draškovićeva 44, 10000 Zagreb</izvorni_sadrzaj>
    <derivirana_varijabla naziv="DomainObject.Predmet.ProtustrankaWithAdress_1">PASTA PUB jednostavno društvo s ograničenom odgovornošću za ugostiteljstvo Draškovićeva 44, 10000 Zagreb</derivirana_varijabla>
  </DomainObject.Predmet.ProtustrankaWithAdress>
  <DomainObject.Predmet.ProtustrankaWithAdressOIB>
    <izvorni_sadrzaj>PASTA PUB jednostavno društvo s ograničenom odgovornošću za ugostiteljstvo, OIB 21463895897, Draškovićeva 44, 10000 Zagreb</izvorni_sadrzaj>
    <derivirana_varijabla naziv="DomainObject.Predmet.ProtustrankaWithAdressOIB_1">PASTA PUB jednostavno društvo s ograničenom odgovornošću za ugostiteljstvo, OIB 21463895897, Draškovićeva 44, 10000 Zagreb</derivirana_varijabla>
  </DomainObject.Predmet.ProtustrankaWithAdressOIB>
  <DomainObject.Predmet.ProtustrankaNazivFormated>
    <izvorni_sadrzaj>PASTA PUB jednostavno društvo s ograničenom odgovornošću za ugostiteljstvo</izvorni_sadrzaj>
    <derivirana_varijabla naziv="DomainObject.Predmet.ProtustrankaNazivFormated_1">PASTA PUB jednostavno društvo s ograničenom odgovornošću za ugostiteljstvo</derivirana_varijabla>
  </DomainObject.Predmet.ProtustrankaNazivFormated>
  <DomainObject.Predmet.ProtustrankaNazivFormatedOIB>
    <izvorni_sadrzaj>PASTA PUB jednostavno društvo s ograničenom odgovornošću za ugostiteljstvo, OIB 21463895897</izvorni_sadrzaj>
    <derivirana_varijabla naziv="DomainObject.Predmet.ProtustrankaNazivFormatedOIB_1">PASTA PUB jednostavno društvo s ograničenom odgovornošću za ugostiteljstvo, OIB 21463895897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PASTA PUB jednostavno društvo s ograničenom odgovornošću za ugostiteljstvo</item>
    </izvorni_sadrzaj>
    <derivirana_varijabla naziv="DomainObject.Predmet.ProtuStrankaListFormated_1">
      <item>PASTA PUB jednostavno društvo s ograničenom odgovornošću za ugostiteljstvo</item>
    </derivirana_varijabla>
  </DomainObject.Predmet.ProtuStrankaListFormated>
  <DomainObject.Predmet.ProtuStrankaListFormatedOIB>
    <izvorni_sadrzaj>
      <item>PASTA PUB jednostavno društvo s ograničenom odgovornošću za ugostiteljstvo, OIB 21463895897</item>
    </izvorni_sadrzaj>
    <derivirana_varijabla naziv="DomainObject.Predmet.ProtuStrankaListFormatedOIB_1">
      <item>PASTA PUB jednostavno društvo s ograničenom odgovornošću za ugostiteljstvo, OIB 21463895897</item>
    </derivirana_varijabla>
  </DomainObject.Predmet.ProtuStrankaListFormatedOIB>
  <DomainObject.Predmet.ProtuStrankaListFormatedWithAdress>
    <izvorni_sadrzaj>
      <item>PASTA PUB jednostavno društvo s ograničenom odgovornošću za ugostiteljstvo, Draškovićeva 44, 10000 Zagreb</item>
    </izvorni_sadrzaj>
    <derivirana_varijabla naziv="DomainObject.Predmet.ProtuStrankaListFormatedWithAdress_1">
      <item>PASTA PUB jednostavno društvo s ograničenom odgovornošću za ugostiteljstvo, Draškovićeva 44, 10000 Zagreb</item>
    </derivirana_varijabla>
  </DomainObject.Predmet.ProtuStrankaListFormatedWithAdress>
  <DomainObject.Predmet.ProtuStrankaListFormatedWithAdressOIB>
    <izvorni_sadrzaj>
      <item>PASTA PUB jednostavno društvo s ograničenom odgovornošću za ugostiteljstvo, OIB 21463895897, Draškovićeva 44, 10000 Zagreb</item>
    </izvorni_sadrzaj>
    <derivirana_varijabla naziv="DomainObject.Predmet.ProtuStrankaListFormatedWithAdressOIB_1">
      <item>PASTA PUB jednostavno društvo s ograničenom odgovornošću za ugostiteljstvo, OIB 21463895897, Draškovićeva 44, 10000 Zagreb</item>
    </derivirana_varijabla>
  </DomainObject.Predmet.ProtuStrankaListFormatedWithAdressOIB>
  <DomainObject.Predmet.ProtuStrankaListNazivFormated>
    <izvorni_sadrzaj>
      <item>PASTA PUB jednostavno društvo s ograničenom odgovornošću za ugostiteljstvo</item>
    </izvorni_sadrzaj>
    <derivirana_varijabla naziv="DomainObject.Predmet.ProtuStrankaListNazivFormated_1">
      <item>PASTA PUB jednostavno društvo s ograničenom odgovornošću za ugostiteljstvo</item>
    </derivirana_varijabla>
  </DomainObject.Predmet.ProtuStrankaListNazivFormated>
  <DomainObject.Predmet.ProtuStrankaListNazivFormatedOIB>
    <izvorni_sadrzaj>
      <item>PASTA PUB jednostavno društvo s ograničenom odgovornošću za ugostiteljstvo, OIB 21463895897</item>
    </izvorni_sadrzaj>
    <derivirana_varijabla naziv="DomainObject.Predmet.ProtuStrankaListNazivFormatedOIB_1">
      <item>PASTA PUB jednostavno društvo s ograničenom odgovornošću za ugostiteljstvo, OIB 21463895897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PASTA PUB jednostavno društvo s ograničenom odgovornošću za ugostiteljstvo</izvorni_sadrzaj>
    <derivirana_varijabla naziv="DomainObject.Predmet.ProtustrankaIDrugi_1">PASTA PUB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PASTA PUB jednostavno društvo s ograničenom odgovornošću za ugostiteljstvo, OIB 21463895897, Draškovićeva 44, 10000 Zagreb</izvorni_sadrzaj>
    <derivirana_varijabla naziv="DomainObject.Predmet.ProtustrankaIDrugiAdressOIB_1">PASTA PUB jednostavno društvo s ograničenom odgovornošću za ugostiteljstvo, OIB 21463895897,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PUB jednostavno društvo s ograničenom odgovornošću za ugostiteljstvo</item>
      <item>FINA Regionalni centar Zagreb</item>
    </izvorni_sadrzaj>
    <derivirana_varijabla naziv="DomainObject.Predmet.SudioniciListNaziv_1">
      <item>PASTA PUB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PASTA PUB jednostavno društvo s ograničenom odgovornošću za ugostiteljstvo, OIB 21463895897, Draškovićeva 44,10000 Zagreb</item>
      <item>FINA Regionalni centar Zagreb, OIB 85821130368, Trg svibanjskih žrtava 1995. br. 1,10000 Zagreb</item>
    </izvorni_sadrzaj>
    <derivirana_varijabla naziv="DomainObject.Predmet.SudioniciListAdressOIB_1">
      <item>PASTA PUB jednostavno društvo s ograničenom odgovornošću za ugostiteljstvo, OIB 21463895897, Draškovićeva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21463895897</item>
      <item>, OIB 85821130368</item>
    </izvorni_sadrzaj>
    <derivirana_varijabla naziv="DomainObject.Predmet.SudioniciListNazivOIB_1">
      <item>, OIB 21463895897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2017-08-01T08:11:00Z</dcterms:created>
  <dc:creator>Korisnik</dc:creator>
  <cp:lastModifiedBy>Žana Bem</cp:lastModifiedBy>
  <cp:lastPrinted>2017-08-01T08:05:00Z</cp:lastPrinted>
  <dcterms:modified xmlns:xsi="http://www.w3.org/2001/XMLSchema-instance" xsi:type="dcterms:W3CDTF">2017-08-01T08:13:00Z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