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f2f3" w14:paraId="a82f2f3" w:rsidRDefault="002D77B4" w:rsidP="00597F65" w:rsidR="00597F65">
      <w:pPr>
        <w:jc w:val="right"/>
        <w15:collapsed w:val="false"/>
      </w:pPr>
      <w:r>
        <w:t>Broj: St-</w:t>
      </w:r>
      <w:r w:rsidR="003768C2">
        <w:t>1594/17-8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C2276">
        <w:t>RH Porezna uprava zastupana po ŽDO</w:t>
      </w:r>
      <w:r w:rsidR="00A23173">
        <w:t xml:space="preserve"> </w:t>
      </w:r>
      <w:r w:rsidR="0058078B">
        <w:t>Osijeku</w:t>
      </w:r>
      <w:r w:rsidR="00597F65" w:rsidRPr="00435A41">
        <w:t>, za otvaranje stečajnog  postupka nad dužnikom</w:t>
      </w:r>
      <w:r w:rsidR="00F1487A">
        <w:t xml:space="preserve"> </w:t>
      </w:r>
      <w:r w:rsidR="003768C2">
        <w:rPr>
          <w:b/>
        </w:rPr>
        <w:t>MASTER TEAM d.o.o. Zagreb, Martićeva 67, OIB: 68243496021, MBS: 080870196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3768C2">
        <w:t>2</w:t>
      </w:r>
      <w:r w:rsidR="00914EB4">
        <w:t>4</w:t>
      </w:r>
      <w:r w:rsidR="003768C2">
        <w:t>. siječnja 2018.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>
        <w:rPr>
          <w:b/>
        </w:rPr>
        <w:t>MASTER TEAM d.o.o. Zagreb, Martićeva 67, OIB: 68243496021, MBS: 080870196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Pr="00914EB4">
        <w:rPr>
          <w:b/>
        </w:rPr>
        <w:t>7. ožujak 2018. u 10,30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3768C2" w:rsidR="003768C2" w:rsidRPr="003768C2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privremeni stečajni upravitelj u osobi </w:t>
      </w:r>
      <w:r w:rsidRPr="003768C2">
        <w:rPr>
          <w:b/>
        </w:rPr>
        <w:t>Zoran Subotić iz Belog Manastira, Kralja Tomislava 51 a, OIB 09071761803</w:t>
      </w:r>
      <w:r w:rsidRPr="003768C2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RH Porezna uprava zastupani po ŽDO Osijek, podnio je dana 9. listopada 2017. g. na propisanom obrascu prijedlog za otvaranje  stečajnog postupka nad dužnikom </w:t>
      </w:r>
      <w:r w:rsidR="005173F9">
        <w:rPr>
          <w:b/>
        </w:rPr>
        <w:t>MASTER TEAM d.o.o. Zagreb, Martićeva 67, OIB: 68243496021, MBS: 080870196.</w:t>
      </w:r>
      <w:r w:rsidR="005173F9">
        <w:t xml:space="preserve"> </w:t>
      </w:r>
      <w:r w:rsidR="005173F9">
        <w:tab/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pStyle w:val="Tijeloteksta"/>
      </w:pPr>
      <w:r>
        <w:lastRenderedPageBreak/>
        <w:tab/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jc w:val="right"/>
      </w:pPr>
      <w:r>
        <w:t>Broj: St-1594/17-8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pStyle w:val="Tijeloteksta"/>
      </w:pPr>
    </w:p>
    <w:p w:rsidRDefault="005173F9" w:rsidP="005173F9" w:rsidR="005173F9">
      <w:pPr>
        <w:pStyle w:val="Tijeloteksta"/>
      </w:pPr>
    </w:p>
    <w:p w:rsidRDefault="005173F9" w:rsidP="005173F9" w:rsidR="005173F9">
      <w:pPr>
        <w:pStyle w:val="Tijeloteksta"/>
        <w:ind w:firstLine="708"/>
      </w:pPr>
      <w:r>
        <w:t>U prijedlogu navodi da kao vjerovnici imaju tražbinu prema dužniku u iznosu od 57.984,66 kn temeljem vjerodostojnih isprava – izlistu ovjerenih knjigovodstvenih kartica MF Porezne uprave te da kod dužnika postoji stečajni razlog – nesposobnost za plaćanje. Dužnik ima evidentirane neizvršene osnove za plaćanje u razdoblju dužem od 60 dana temeljem Očevidnika redoslijeda osnova za plaćanje.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>
        <w:rPr>
          <w:b/>
        </w:rPr>
        <w:t>Zoran Subotić iz Belog Manastira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173F9">
        <w:t>2</w:t>
      </w:r>
      <w:r w:rsidR="00914EB4">
        <w:t>4</w:t>
      </w:r>
      <w:r w:rsidR="005173F9">
        <w:t>. siječnja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 xml:space="preserve">priv. st. upravitelj </w:t>
      </w:r>
      <w:r w:rsidR="005173F9">
        <w:t>Zoran Subotić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5173F9">
        <w:t>MF Porezna uprava zastupani po ŽDO Osijek</w:t>
      </w:r>
    </w:p>
    <w:p w:rsidRDefault="003768C2" w:rsidP="003768C2" w:rsidR="003768C2" w:rsidRPr="005173F9">
      <w:pPr>
        <w:pStyle w:val="Tijeloteksta"/>
        <w:numPr>
          <w:ilvl w:val="0"/>
          <w:numId w:val="3"/>
        </w:numPr>
        <w:jc w:val="left"/>
      </w:pPr>
      <w:r>
        <w:t>dužnik</w:t>
      </w:r>
      <w:r w:rsidR="005173F9">
        <w:t xml:space="preserve"> </w:t>
      </w:r>
      <w:r w:rsidR="005173F9" w:rsidRPr="005173F9">
        <w:t>MASTER TEAM d.o.o. Zagreb, Martićeva 67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5173F9">
        <w:t>7.3.</w:t>
      </w:r>
      <w:r>
        <w:t xml:space="preserve"> 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 w:rsidRPr="00F92416">
      <w:pPr>
        <w:jc w:val="both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F5E" w:rsidR="00F05F5E">
      <w:r>
        <w:separator/>
      </w:r>
    </w:p>
  </w:endnote>
  <w:endnote w:id="0" w:type="continuationSeparator">
    <w:p w:rsidRDefault="00F05F5E" w:rsidR="00F05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F5E" w:rsidR="00F05F5E">
      <w:r>
        <w:separator/>
      </w:r>
    </w:p>
  </w:footnote>
  <w:footnote w:id="0" w:type="continuationSeparator">
    <w:p w:rsidRDefault="00F05F5E" w:rsidR="00F05F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3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F0E4E"/>
    <w:rsid w:val="00B00E84"/>
    <w:rsid w:val="00B32D98"/>
    <w:rsid w:val="00B96D02"/>
    <w:rsid w:val="00BC33DE"/>
    <w:rsid w:val="00BF5580"/>
    <w:rsid w:val="00C008D6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05F5E"/>
    <w:rsid w:val="00F1487A"/>
    <w:rsid w:val="00F1595D"/>
    <w:rsid w:val="00F618C3"/>
    <w:rsid w:val="00F61B56"/>
    <w:rsid w:val="00F76EF7"/>
    <w:rsid w:val="00F80660"/>
    <w:rsid w:val="00F8686C"/>
    <w:rsid w:val="00F933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33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33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St-1594/2017</izvorni_sadrzaj>
    <derivirana_varijabla naziv="DomainObject.Predmet.OznakaBroj_1">St-1594/2017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TEAM d.o.o. za trgovinu i usluge</izvorni_sadrzaj>
    <derivirana_varijabla naziv="DomainObject.Predmet.ProtustrankaFormated_1">  MASTER TEAM d.o.o. za trgovinu i usluge</derivirana_varijabla>
  </DomainObject.Predmet.ProtustrankaFormated>
  <DomainObject.Predmet.ProtustrankaFormatedOIB>
    <izvorni_sadrzaj>  MASTER TEAM d.o.o. za trgovinu i usluge, OIB 68243496021</izvorni_sadrzaj>
    <derivirana_varijabla naziv="DomainObject.Predmet.ProtustrankaFormatedOIB_1">  MASTER TEAM d.o.o. za trgovinu i usluge, OIB 68243496021</derivirana_varijabla>
  </DomainObject.Predmet.ProtustrankaFormatedOIB>
  <DomainObject.Predmet.ProtustrankaFormatedWithAdress>
    <izvorni_sadrzaj> MASTER TEAM d.o.o. za trgovinu i usluge, Martićeva 67, 10000 Zagreb</izvorni_sadrzaj>
    <derivirana_varijabla naziv="DomainObject.Predmet.ProtustrankaFormatedWithAdress_1"> MASTER TEAM d.o.o. za trgovinu i usluge, Martićeva 67, 10000 Zagreb</derivirana_varijabla>
  </DomainObject.Predmet.ProtustrankaFormatedWithAdress>
  <DomainObject.Predmet.ProtustrankaFormatedWithAdressOIB>
    <izvorni_sadrzaj> MASTER TEAM d.o.o. za trgovinu i usluge, OIB 68243496021, Martićeva 67, 10000 Zagreb</izvorni_sadrzaj>
    <derivirana_varijabla naziv="DomainObject.Predmet.ProtustrankaFormatedWithAdressOIB_1"> MASTER TEAM d.o.o. za trgovinu i usluge, OIB 68243496021, Martićeva 67, 10000 Zagreb</derivirana_varijabla>
  </DomainObject.Predmet.ProtustrankaFormatedWithAdressOIB>
  <DomainObject.Predmet.ProtustrankaWithAdress>
    <izvorni_sadrzaj>MASTER TEAM d.o.o. za trgovinu i usluge Martićeva 67, 10000 Zagreb</izvorni_sadrzaj>
    <derivirana_varijabla naziv="DomainObject.Predmet.ProtustrankaWithAdress_1">MASTER TEAM d.o.o. za trgovinu i usluge Martićeva 67, 10000 Zagreb</derivirana_varijabla>
  </DomainObject.Predmet.ProtustrankaWithAdress>
  <DomainObject.Predmet.ProtustrankaWithAdressOIB>
    <izvorni_sadrzaj>MASTER TEAM d.o.o. za trgovinu i usluge, OIB 68243496021, Martićeva 67, 10000 Zagreb</izvorni_sadrzaj>
    <derivirana_varijabla naziv="DomainObject.Predmet.ProtustrankaWithAdressOIB_1">MASTER TEAM d.o.o. za trgovinu i usluge, OIB 68243496021, Martićeva 67, 10000 Zagreb</derivirana_varijabla>
  </DomainObject.Predmet.ProtustrankaWithAdressOIB>
  <DomainObject.Predmet.ProtustrankaNazivFormated>
    <izvorni_sadrzaj>MASTER TEAM d.o.o. za trgovinu i usluge</izvorni_sadrzaj>
    <derivirana_varijabla naziv="DomainObject.Predmet.ProtustrankaNazivFormated_1">MASTER TEAM d.o.o. za trgovinu i usluge</derivirana_varijabla>
  </DomainObject.Predmet.ProtustrankaNazivFormated>
  <DomainObject.Predmet.ProtustrankaNazivFormatedOIB>
    <izvorni_sadrzaj>MASTER TEAM d.o.o. za trgovinu i usluge, OIB 68243496021</izvorni_sadrzaj>
    <derivirana_varijabla naziv="DomainObject.Predmet.ProtustrankaNazivFormatedOIB_1">MASTER TEAM d.o.o. za trgovinu i usluge, OIB 68243496021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MASTER TEAM d.o.o. za trgovinu i usluge</item>
    </izvorni_sadrzaj>
    <derivirana_varijabla naziv="DomainObject.Predmet.ProtuStrankaListFormated_1">
      <item>MASTER TEAM d.o.o. za trgovinu i usluge</item>
    </derivirana_varijabla>
  </DomainObject.Predmet.ProtuStrankaListFormated>
  <DomainObject.Predmet.ProtuStrankaListFormatedOIB>
    <izvorni_sadrzaj>
      <item>MASTER TEAM d.o.o. za trgovinu i usluge, OIB 68243496021</item>
    </izvorni_sadrzaj>
    <derivirana_varijabla naziv="DomainObject.Predmet.ProtuStrankaListFormatedOIB_1">
      <item>MASTER TEAM d.o.o. za trgovinu i usluge, OIB 68243496021</item>
    </derivirana_varijabla>
  </DomainObject.Predmet.ProtuStrankaListFormatedOIB>
  <DomainObject.Predmet.ProtuStrankaListFormatedWithAdress>
    <izvorni_sadrzaj>
      <item>MASTER TEAM d.o.o. za trgovinu i usluge, Martićeva 67, 10000 Zagreb</item>
    </izvorni_sadrzaj>
    <derivirana_varijabla naziv="DomainObject.Predmet.ProtuStrankaListFormatedWithAdress_1">
      <item>MASTER TEAM d.o.o. za trgovinu i usluge, Martićeva 67, 10000 Zagreb</item>
    </derivirana_varijabla>
  </DomainObject.Predmet.ProtuStrankaListFormatedWithAdress>
  <DomainObject.Predmet.ProtuStrankaListFormatedWithAdressOIB>
    <izvorni_sadrzaj>
      <item>MASTER TEAM d.o.o. za trgovinu i usluge, OIB 68243496021, Martićeva 67, 10000 Zagreb</item>
    </izvorni_sadrzaj>
    <derivirana_varijabla naziv="DomainObject.Predmet.ProtuStrankaListFormatedWithAdressOIB_1">
      <item>MASTER TEAM d.o.o. za trgovinu i usluge, OIB 68243496021, Martićeva 67, 10000 Zagreb</item>
    </derivirana_varijabla>
  </DomainObject.Predmet.ProtuStrankaListFormatedWithAdressOIB>
  <DomainObject.Predmet.ProtuStrankaListNazivFormated>
    <izvorni_sadrzaj>
      <item>MASTER TEAM d.o.o. za trgovinu i usluge</item>
    </izvorni_sadrzaj>
    <derivirana_varijabla naziv="DomainObject.Predmet.ProtuStrankaListNazivFormated_1">
      <item>MASTER TEAM d.o.o. za trgovinu i usluge</item>
    </derivirana_varijabla>
  </DomainObject.Predmet.ProtuStrankaListNazivFormated>
  <DomainObject.Predmet.ProtuStrankaListNazivFormatedOIB>
    <izvorni_sadrzaj>
      <item>MASTER TEAM d.o.o. za trgovinu i usluge, OIB 68243496021</item>
    </izvorni_sadrzaj>
    <derivirana_varijabla naziv="DomainObject.Predmet.ProtuStrankaListNazivFormatedOIB_1">
      <item>MASTER TEAM d.o.o. za trgovinu i usluge, OIB 68243496021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MASTER TEAM d.o.o. za trgovinu i usluge</izvorni_sadrzaj>
    <derivirana_varijabla naziv="DomainObject.Predmet.ProtustrankaIDrugi_1">MASTER TEAM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MASTER TEAM d.o.o. za trgovinu i usluge, OIB 68243496021, Martićeva 67, 10000 Zagreb</izvorni_sadrzaj>
    <derivirana_varijabla naziv="DomainObject.Predmet.ProtustrankaIDrugiAdressOIB_1">MASTER TEAM d.o.o. za trgovinu i usluge, OIB 68243496021,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TEAM d.o.o. za trgovinu i usluge</item>
      <item>RH MF POREZNA UPRAVA</item>
    </izvorni_sadrzaj>
    <derivirana_varijabla naziv="DomainObject.Predmet.SudioniciListNaziv_1">
      <item>MASTER TEAM d.o.o. za trgovinu i usluge</item>
      <item>RH MF POREZNA UPRAVA</item>
    </derivirana_varijabla>
  </DomainObject.Predmet.SudioniciListNaziv>
  <DomainObject.Predmet.SudioniciListAdressOIB>
    <izvorni_sadrzaj>
      <item>MASTER TEAM d.o.o. za trgovinu i usluge, OIB 68243496021, Martićeva 67,10000 Zagreb</item>
      <item>RH MF POREZNA UPRAVA, OIB 18683136487</item>
    </izvorni_sadrzaj>
    <derivirana_varijabla naziv="DomainObject.Predmet.SudioniciListAdressOIB_1">
      <item>MASTER TEAM d.o.o. za trgovinu i usluge, OIB 68243496021, Martićeva 67,10000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68243496021</item>
      <item>, OIB 18683136487</item>
    </izvorni_sadrzaj>
    <derivirana_varijabla naziv="DomainObject.Predmet.SudioniciListNazivOIB_1">
      <item>, OIB 68243496021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11BE8-17EF-4369-B343-751DB829E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465</properties:Words>
  <properties:Characters>2620</properties:Characters>
  <properties:Lines>108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2018-01-23T13:32:00Z</dcterms:created>
  <dc:creator>hermanj</dc:creator>
  <cp:lastModifiedBy>Danijela Sekulić</cp:lastModifiedBy>
  <cp:lastPrinted>2018-01-24T13:45:00Z</cp:lastPrinted>
  <dcterms:modified xmlns:xsi="http://www.w3.org/2001/XMLSchema-instance" xsi:type="dcterms:W3CDTF">2018-01-24T13:45:00Z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