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71c5" w14:paraId="50471c5" w:rsidRDefault="00652A82" w:rsidP="00652A82" w:rsidR="00652A82">
      <w:pPr>
        <w15:collapsed w:val="false"/>
      </w:pPr>
      <w:r>
        <w:tab/>
        <w:t>1 St-2/2016-30</w:t>
      </w:r>
    </w:p>
    <w:p w:rsidRDefault="00652A82" w:rsidP="00652A82" w:rsidR="00652A82"/>
    <w:p w:rsidRDefault="00652A82" w:rsidP="00652A82" w:rsidR="00652A82">
      <w:pPr>
        <w:pStyle w:val="Bezproreda"/>
      </w:pPr>
      <w:r>
        <w:t>TRGOVAČKI SUD U BJELOVARU</w:t>
      </w:r>
    </w:p>
    <w:p w:rsidRDefault="00652A82" w:rsidP="00652A82" w:rsidR="00652A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MIROSLAV BORŠ</w:t>
      </w:r>
    </w:p>
    <w:p w:rsidRDefault="00652A82" w:rsidP="00652A82" w:rsidR="00652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 Stečajne mase</w:t>
      </w:r>
    </w:p>
    <w:p w:rsidRDefault="00652A82" w:rsidP="00652A82" w:rsidR="00652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BIOPARK d.o.o. u stečaju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r>
        <w:t xml:space="preserve">Dana 21. rujna 2016. godine ovaj sud zaprimio je u stečajnom predmetu stečajnog dužnika Stečajna masa </w:t>
      </w:r>
      <w:proofErr w:type="spellStart"/>
      <w:r>
        <w:t>Biopark</w:t>
      </w:r>
      <w:proofErr w:type="spellEnd"/>
      <w:r>
        <w:t xml:space="preserve"> d.o.o. u stečaju, Vaše izvješće u kom dostavljate i troškovnik . Kako u troškovniku niste obrazložili nastale troškove koje tražite, to Vas pozivamo da iste obrazložite po stavkama i dostavite na spis broj gornji, u roku od 8 dana.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r>
        <w:t>U Bjelovaru, 14. listopada 2016.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BRANKA PLESKALT</w:t>
      </w: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</w:p>
    <w:p w:rsidRDefault="00652A82" w:rsidP="00652A82" w:rsidR="00652A8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52A82" w:rsidP="00652A82" w:rsidR="00652A82">
      <w:pPr>
        <w:pStyle w:val="Bezproreda"/>
      </w:pPr>
      <w:r>
        <w:t>Dna: Naslovu</w:t>
      </w:r>
    </w:p>
    <w:p w:rsidRDefault="00652A82" w:rsidP="00652A82" w:rsidR="00652A82">
      <w:pPr>
        <w:pStyle w:val="Bezproreda"/>
      </w:pPr>
      <w:r>
        <w:t xml:space="preserve">        kal. 8 dana</w:t>
      </w:r>
    </w:p>
    <w:p w:rsidRDefault="00652A82" w:rsidP="00652A82" w:rsidR="00652A82">
      <w:pPr>
        <w:pStyle w:val="Bezproreda"/>
      </w:pPr>
      <w:r>
        <w:t>Bjelovar, 14. X 2016.</w:t>
      </w:r>
    </w:p>
    <w:p w:rsidRDefault="00AE649C" w:rsidP="00652A82" w:rsidR="00AE649C" w:rsidRPr="00B76F3C">
      <w:pPr>
        <w:pStyle w:val="Bezproreda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A82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29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St-2/2016-30</izvorni_sadrzaj>
    <derivirana_varijabla naziv="DomainObject.Oznaka_1">St-2/2016-30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BIOPARK d.o.o. za proizvodnju, trgovinu i usluge, Slatina zastupanog po punomoćniku ŠKARICA I PARTNERI odvjetničko društvo</izvorni_sadrzaj>
    <derivirana_varijabla naziv="DomainObject.Predmet.ProtustrankaFormated_1">  Stečajna masa stečajnog dužnika BIOPARK d.o.o. za proizvodnju, trgovinu i usluge, Slatina zastupanog po punomoćniku ŠKARICA I PARTNERI odvjetničko društvo</derivirana_varijabla>
  </DomainObject.Predmet.ProtustrankaFormated>
  <DomainObject.Predmet.ProtustrankaFormatedOIB>
    <izvorni_sadrzaj>  Stečajna masa stečajnog dužnika BIOPARK d.o.o. za proizvodnju, trgovinu i usluge, Slatina, OIB 96619548839 zastupanog po punomoćniku ŠKARICA I PARTNERI odvjetničko društvo</izvorni_sadrzaj>
    <derivirana_varijabla naziv="DomainObject.Predmet.ProtustrankaFormatedOIB_1">  Stečajna masa stečajnog dužnika BIOPARK d.o.o. za proizvodnju, trgovinu i usluge, Slatina, OIB 96619548839 zastupanog po punomoćniku ŠKARICA I PARTNERI odvjetničko društvo</derivirana_varijabla>
  </DomainObject.Predmet.ProtustrankaFormatedOIB>
  <DomainObject.Predmet.ProtustrankaFormatedWithAdress>
    <izvorni_sadrzaj> Stečajna masa stečajnog dužnika BIOPARK d.o.o. za proizvodnju, trgovinu i usluge, Slatina, Grofa Janka Draškovića 33, 33520 Slatina zastupanog po punomoćniku ŠKARICA I PARTNERI odvjetničko društvo</izvorni_sadrzaj>
    <derivirana_varijabla naziv="DomainObject.Predmet.ProtustrankaFormatedWithAdress_1"> Stečajna masa stečajnog dužnika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Stečajna masa stečajnog dužnika BIOPARK d.o.o. za proizvodnju, trgovinu i usluge, Slatina, OIB 96619548839, Grofa Janka Draškovića 33, 33520 Slatina zastupanog po punomoćniku ŠKARICA I PARTNERI odvjetničko društvo</izvorni_sadrzaj>
    <derivirana_varijabla naziv="DomainObject.Predmet.ProtustrankaFormatedWithAdressOIB_1"> Stečajna masa stečajnog dužnika BIOPARK d.o.o. za proizvodnju, trgovinu i usluge, Slatina, OIB 96619548839, Grofa Janka Draškovića 33, 33520 Slatina zastupanog po punomoćniku ŠKARICA I PARTNERI odvjetničko društvo</derivirana_varijabla>
  </DomainObject.Predmet.ProtustrankaFormatedWithAdressOIB>
  <DomainObject.Predmet.ProtustrankaWithAdress>
    <izvorni_sadrzaj>Stečajna masa stečajnog dužnika BIOPARK d.o.o. za proizvodnju, trgovinu i usluge, Slatina Grofa Janka Draškovića 33, 33520 Slatina</izvorni_sadrzaj>
    <derivirana_varijabla naziv="DomainObject.Predmet.ProtustrankaWithAdress_1">Stečajna masa stečajnog dužnika BIOPARK d.o.o. za proizvodnju, trgovinu i usluge, Slatina Grofa Janka Draškovića 33, 33520 Slatina</derivirana_varijabla>
  </DomainObject.Predmet.ProtustrankaWithAdress>
  <DomainObject.Predmet.ProtustrankaWithAdressOIB>
    <izvorni_sadrzaj>Stečajna masa stečajnog dužnika BIOPARK d.o.o. za proizvodnju, trgovinu i usluge, Slatina, OIB 96619548839, Grofa Janka Draškovića 33, 33520 Slatina</izvorni_sadrzaj>
    <derivirana_varijabla naziv="DomainObject.Predmet.ProtustrankaWithAdressOIB_1">Stečajna masa stečajnog dužnika BIOPARK d.o.o. za proizvodnju, trgovinu i usluge, Slatina, OIB 96619548839, Grofa Janka Draškovića 33, 33520 Slatina</derivirana_varijabla>
  </DomainObject.Predmet.ProtustrankaWithAdressOIB>
  <DomainObject.Predmet.ProtustrankaNazivFormated>
    <izvorni_sadrzaj>Stečajna masa stečajnog dužnika BIOPARK d.o.o. za proizvodnju, trgovinu i usluge, Slatina</izvorni_sadrzaj>
    <derivirana_varijabla naziv="DomainObject.Predmet.ProtustrankaNazivFormated_1">Stečajna masa stečajnog dužnika BIOPARK d.o.o. za proizvodnju, trgovinu i usluge, Slatina</derivirana_varijabla>
  </DomainObject.Predmet.ProtustrankaNazivFormated>
  <DomainObject.Predmet.ProtustrankaNazivFormatedOIB>
    <izvorni_sadrzaj>Stečajna masa stečajnog dužnika BIOPARK d.o.o. za proizvodnju, trgovinu i usluge, Slatina, OIB 96619548839</izvorni_sadrzaj>
    <derivirana_varijabla naziv="DomainObject.Predmet.ProtustrankaNazivFormatedOIB_1">Stečajna masa stečajnog dužnika BIOPARK d.o.o. za proizvodnju, trgovinu i usluge, Slatina, OIB 96619548839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Stečajna masa stečajnog dužnika BIOPARK d.o.o. za proizvodnju, trgovinu i usluge, Slatina zastupanog po punomoćniku ŠKARICA I PARTNERI odvjetničko društvo</item>
    </izvorni_sadrzaj>
    <derivirana_varijabla naziv="DomainObject.Predmet.ProtuStrankaListFormated_1">
      <item>Stečajna masa stečajnog dužnika 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Stečajna masa stečajnog dužnika BIOPARK d.o.o. za proizvodnju, trgovinu i usluge, Slatina, OIB 96619548839 zastupanog po punomoćniku ŠKARICA I PARTNERI odvjetničko društvo</item>
    </izvorni_sadrzaj>
    <derivirana_varijabla naziv="DomainObject.Predmet.ProtuStrankaListFormatedOIB_1">
      <item>Stečajna masa stečajnog dužnika BIOPARK d.o.o. za proizvodnju, trgovinu i usluge, Slatina, OIB 96619548839 zastupanog po punomoćniku ŠKARICA I PARTNERI odvjetničko društvo</item>
    </derivirana_varijabla>
  </DomainObject.Predmet.ProtuStrankaListFormatedOIB>
  <DomainObject.Predmet.ProtuStrankaListFormatedWithAdress>
    <izvorni_sadrzaj>
      <item>Stečajna masa stečajnog dužnika 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Stečajna masa stečajnog dužnika 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Stečajna masa stečajnog dužnika BIOPARK d.o.o. za proizvodnju, trgovinu i usluge, Slatina, OIB 96619548839, Grofa Janka Draškovića 33, 33520 Slatina zastupanog po punomoćniku ŠKARICA I PARTNERI odvjetničko društvo</item>
    </izvorni_sadrzaj>
    <derivirana_varijabla naziv="DomainObject.Predmet.ProtuStrankaListFormatedWithAdressOIB_1">
      <item>Stečajna masa stečajnog dužnika BIOPARK d.o.o. za proizvodnju, trgovinu i usluge, Slatina, OIB 96619548839,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Stečajna masa stečajnog dužnika BIOPARK d.o.o. za proizvodnju, trgovinu i usluge, Slatina</item>
    </izvorni_sadrzaj>
    <derivirana_varijabla naziv="DomainObject.Predmet.ProtuStrankaListNazivFormated_1">
      <item>Stečajna masa stečajnog dužnika BIOPARK d.o.o. za proizvodnju, trgovinu i usluge, Slatina</item>
    </derivirana_varijabla>
  </DomainObject.Predmet.ProtuStrankaListNazivFormated>
  <DomainObject.Predmet.ProtuStrankaListNazivFormatedOIB>
    <izvorni_sadrzaj>
      <item>Stečajna masa stečajnog dužnika BIOPARK d.o.o. za proizvodnju, trgovinu i usluge, Slatina, OIB 96619548839</item>
    </izvorni_sadrzaj>
    <derivirana_varijabla naziv="DomainObject.Predmet.ProtuStrankaListNazivFormatedOIB_1">
      <item>Stečajna masa stečajnog dužnika BIOPARK d.o.o. za proizvodnju, trgovinu i usluge, Slatina, OIB 96619548839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St-2/2016-30</izvorni_sadrzaj>
    <derivirana_varijabla naziv="DomainObject.PoslovniBrojDokumenta_1">St-2/2016-30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stečajnog dužnika BIOPARK d.o.o. za proizvodnju, trgovinu i usluge, Slatina</izvorni_sadrzaj>
    <derivirana_varijabla naziv="DomainObject.Predmet.ProtustrankaIDrugi_1">Stečajna masa stečajnog dužnika 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stečajnog dužnika BIOPARK d.o.o. za proizvodnju, trgovinu i usluge, Slatina, OIB 96619548839, Grofa Janka Draškovića 33, 33520 Slatina</izvorni_sadrzaj>
    <derivirana_varijabla naziv="DomainObject.Predmet.ProtustrankaIDrugiAdressOIB_1">Stečajna masa stečajnog dužnika BIOPARK d.o.o. za proizvodnju, trgovinu i usluge, Slatina, OIB 96619548839,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Stečajna masa stečajnog dužnika 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21836-CCD9-4C34-A691-9A65F6B0B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99</properties:Words>
  <properties:Characters>497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2016-10-14T10:47:00Z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