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7c98" w14:paraId="41a7c98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2E7A51">
        <w:t>4063/2015-5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E7A51">
        <w:t>4063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2E7A51">
        <w:t xml:space="preserve">TREND-GRADITELJSTVO zanatsko proizvodna i uslužna zadruga, OIB 69176382144, Zagreb, </w:t>
      </w:r>
      <w:proofErr w:type="spellStart"/>
      <w:r w:rsidR="002E7A51">
        <w:t>Šćitarjevska</w:t>
      </w:r>
      <w:proofErr w:type="spellEnd"/>
      <w:r w:rsidR="002E7A51">
        <w:t xml:space="preserve"> 32/A</w:t>
      </w:r>
      <w:r>
        <w:t xml:space="preserve">.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2E7A51">
        <w:t>105.299,87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A1D14"/>
    <w:rsid w:val="004B4B7E"/>
    <w:rsid w:val="00524D3D"/>
    <w:rsid w:val="006156D0"/>
    <w:rsid w:val="0064498B"/>
    <w:rsid w:val="00726015"/>
    <w:rsid w:val="007D6D1C"/>
    <w:rsid w:val="008C31DE"/>
    <w:rsid w:val="00916F5B"/>
    <w:rsid w:val="009A248B"/>
    <w:rsid w:val="00AF31FC"/>
    <w:rsid w:val="00B00AAF"/>
    <w:rsid w:val="00B37548"/>
    <w:rsid w:val="00BC1743"/>
    <w:rsid w:val="00C445F4"/>
    <w:rsid w:val="00D660C0"/>
    <w:rsid w:val="00D970B2"/>
    <w:rsid w:val="00EB6112"/>
    <w:rsid w:val="00EF315B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1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1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1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1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1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1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1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1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4063</izvorni_sadrzaj>
    <derivirana_varijabla naziv="DomainObject.Predmet.Broj_1">4063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St-4063/2015</izvorni_sadrzaj>
    <derivirana_varijabla naziv="DomainObject.Predmet.OznakaBroj_1">St-4063/2015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TREND-GRADITELJSTVO zanatsko proizvodna i uslužna zadruga zastupanog po punomoćniku Zoran Štampalija</izvorni_sadrzaj>
    <derivirana_varijabla naziv="DomainObject.Predmet.ProtustrankaFormated_1">  TREND-GRADITELJSTVO zanatsko proizvodna i uslužna zadruga zastupanog po punomoćniku Zoran Štampalija</derivirana_varijabla>
  </DomainObject.Predmet.ProtustrankaFormated>
  <DomainObject.Predmet.ProtustrankaFormatedOIB>
    <izvorni_sadrzaj>  TREND-GRADITELJSTVO zanatsko proizvodna i uslužna zadruga, OIB 69176382144 zastupanog po punomoćniku Zoran Štampalija</izvorni_sadrzaj>
    <derivirana_varijabla naziv="DomainObject.Predmet.ProtustrankaFormatedOIB_1">  TREND-GRADITELJSTVO zanatsko proizvodna i uslužna zadruga, OIB 69176382144 zastupanog po punomoćniku Zoran Štampalija</derivirana_varijabla>
  </DomainObject.Predmet.ProtustrankaFormatedOIB>
  <DomainObject.Predmet.ProtustrankaFormatedWithAdress>
    <izvorni_sadrzaj> TREND-GRADITELJSTVO zanatsko proizvodna i uslužna zadruga, Šćitarjevska 32a, 10000 Zagreb zastupanog po punomoćniku Zoran Štampalija</izvorni_sadrzaj>
    <derivirana_varijabla naziv="DomainObject.Predmet.ProtustrankaFormatedWithAdress_1"> TREND-GRADITELJSTVO zanatsko proizvodna i uslužna zadruga, Šćitarjevska 32a, 10000 Zagreb zastupanog po punomoćniku Zoran Štampalija</derivirana_varijabla>
  </DomainObject.Predmet.ProtustrankaFormatedWithAdress>
  <DomainObject.Predmet.ProtustrankaFormatedWithAdressOIB>
    <izvorni_sadrzaj> TREND-GRADITELJSTVO zanatsko proizvodna i uslužna zadruga, OIB 69176382144, Šćitarjevska 32a, 10000 Zagreb zastupanog po punomoćniku Zoran Štampalija</izvorni_sadrzaj>
    <derivirana_varijabla naziv="DomainObject.Predmet.ProtustrankaFormatedWithAdressOIB_1"> TREND-GRADITELJSTVO zanatsko proizvodna i uslužna zadruga, OIB 69176382144, Šćitarjevska 32a, 10000 Zagreb zastupanog po punomoćniku Zoran Štampalija</derivirana_varijabla>
  </DomainObject.Predmet.ProtustrankaFormatedWithAdressOIB>
  <DomainObject.Predmet.ProtustrankaWithAdress>
    <izvorni_sadrzaj>TREND-GRADITELJSTVO zanatsko proizvodna i uslužna zadruga Šćitarjevska 32a, 10000 Zagreb</izvorni_sadrzaj>
    <derivirana_varijabla naziv="DomainObject.Predmet.ProtustrankaWithAdress_1">TREND-GRADITELJSTVO zanatsko proizvodna i uslužna zadruga Šćitarjevska 32a, 10000 Zagreb</derivirana_varijabla>
  </DomainObject.Predmet.ProtustrankaWithAdress>
  <DomainObject.Predmet.ProtustrankaWithAdressOIB>
    <izvorni_sadrzaj>TREND-GRADITELJSTVO zanatsko proizvodna i uslužna zadruga, OIB 69176382144, Šćitarjevska 32a, 10000 Zagreb</izvorni_sadrzaj>
    <derivirana_varijabla naziv="DomainObject.Predmet.ProtustrankaWithAdressOIB_1">TREND-GRADITELJSTVO zanatsko proizvodna i uslužna zadruga, OIB 69176382144, Šćitarjevska 32a, 10000 Zagreb</derivirana_varijabla>
  </DomainObject.Predmet.ProtustrankaWithAdressOIB>
  <DomainObject.Predmet.ProtustrankaNazivFormated>
    <izvorni_sadrzaj>TREND-GRADITELJSTVO zanatsko proizvodna i uslužna zadruga</izvorni_sadrzaj>
    <derivirana_varijabla naziv="DomainObject.Predmet.ProtustrankaNazivFormated_1">TREND-GRADITELJSTVO zanatsko proizvodna i uslužna zadruga</derivirana_varijabla>
  </DomainObject.Predmet.ProtustrankaNazivFormated>
  <DomainObject.Predmet.ProtustrankaNazivFormatedOIB>
    <izvorni_sadrzaj>TREND-GRADITELJSTVO zanatsko proizvodna i uslužna zadruga, OIB 69176382144</izvorni_sadrzaj>
    <derivirana_varijabla naziv="DomainObject.Predmet.ProtustrankaNazivFormatedOIB_1">TREND-GRADITELJSTVO zanatsko proizvodna i uslužna zadruga, OIB 69176382144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TREND-GRADITELJSTVO zanatsko proizvodna i uslužna zadruga zastupanog po punomoćniku Zoran Štampalija</item>
    </izvorni_sadrzaj>
    <derivirana_varijabla naziv="DomainObject.Predmet.ProtuStrankaListFormated_1">
      <item>TREND-GRADITELJSTVO zanatsko proizvodna i uslužna zadruga zastupanog po punomoćniku Zoran Štampalija</item>
    </derivirana_varijabla>
  </DomainObject.Predmet.ProtuStrankaListFormated>
  <DomainObject.Predmet.ProtuStrankaListFormatedOIB>
    <izvorni_sadrzaj>
      <item>TREND-GRADITELJSTVO zanatsko proizvodna i uslužna zadruga, OIB 69176382144 zastupanog po punomoćniku Zoran Štampalija</item>
    </izvorni_sadrzaj>
    <derivirana_varijabla naziv="DomainObject.Predmet.ProtuStrankaListFormatedOIB_1">
      <item>TREND-GRADITELJSTVO zanatsko proizvodna i uslužna zadruga, OIB 69176382144 zastupanog po punomoćniku Zoran Štampalija</item>
    </derivirana_varijabla>
  </DomainObject.Predmet.ProtuStrankaListFormatedOIB>
  <DomainObject.Predmet.ProtuStrankaListFormatedWithAdress>
    <izvorni_sadrzaj>
      <item>TREND-GRADITELJSTVO zanatsko proizvodna i uslužna zadruga, Šćitarjevska 32a, 10000 Zagreb zastupanog po punomoćniku Zoran Štampalija</item>
    </izvorni_sadrzaj>
    <derivirana_varijabla naziv="DomainObject.Predmet.ProtuStrankaListFormatedWithAdress_1">
      <item>TREND-GRADITELJSTVO zanatsko proizvodna i uslužna zadruga, Šćitarjevska 32a, 10000 Zagreb zastupanog po punomoćniku Zoran Štampalija</item>
    </derivirana_varijabla>
  </DomainObject.Predmet.ProtuStrankaListFormatedWithAdress>
  <DomainObject.Predmet.ProtuStrankaListFormatedWithAdressOIB>
    <izvorni_sadrzaj>
      <item>TREND-GRADITELJSTVO zanatsko proizvodna i uslužna zadruga, OIB 69176382144, Šćitarjevska 32a, 10000 Zagreb zastupanog po punomoćniku Zoran Štampalija</item>
    </izvorni_sadrzaj>
    <derivirana_varijabla naziv="DomainObject.Predmet.ProtuStrankaListFormatedWithAdressOIB_1">
      <item>TREND-GRADITELJSTVO zanatsko proizvodna i uslužna zadruga, OIB 69176382144, Šćitarjevska 32a, 10000 Zagreb zastupanog po punomoćniku Zoran Štampalija</item>
    </derivirana_varijabla>
  </DomainObject.Predmet.ProtuStrankaListFormatedWithAdressOIB>
  <DomainObject.Predmet.ProtuStrankaListNazivFormated>
    <izvorni_sadrzaj>
      <item>TREND-GRADITELJSTVO zanatsko proizvodna i uslužna zadruga</item>
    </izvorni_sadrzaj>
    <derivirana_varijabla naziv="DomainObject.Predmet.ProtuStrankaListNazivFormated_1">
      <item>TREND-GRADITELJSTVO zanatsko proizvodna i uslužna zadruga</item>
    </derivirana_varijabla>
  </DomainObject.Predmet.ProtuStrankaListNazivFormated>
  <DomainObject.Predmet.ProtuStrankaListNazivFormatedOIB>
    <izvorni_sadrzaj>
      <item>TREND-GRADITELJSTVO zanatsko proizvodna i uslužna zadruga, OIB 69176382144</item>
    </izvorni_sadrzaj>
    <derivirana_varijabla naziv="DomainObject.Predmet.ProtuStrankaListNazivFormatedOIB_1">
      <item>TREND-GRADITELJSTVO zanatsko proizvodna i uslužna zadruga, OIB 69176382144</item>
    </derivirana_varijabla>
  </DomainObject.Predmet.ProtuStrankaListNazivFormatedOIB>
  <DomainObject.Predmet.OstaliListFormated>
    <izvorni_sadrzaj>
      <item>Zoran Štampalija punomoćnik sudionika u postupku TREND-GRADITELJSTVO zanatsko proizvodna i uslužna zadruga</item>
    </izvorni_sadrzaj>
    <derivirana_varijabla naziv="DomainObject.Predmet.OstaliListFormated_1">
      <item>Zoran Štampalija punomoćnik sudionika u postupku TREND-GRADITELJSTVO zanatsko proizvodna i uslužna zadruga</item>
    </derivirana_varijabla>
  </DomainObject.Predmet.OstaliListFormated>
  <DomainObject.Predmet.OstaliListFormatedOIB>
    <izvorni_sadrzaj>
      <item>Zoran Štampalija, OIB 17684290562 punomoćnik sudionika u postupku TREND-GRADITELJSTVO zanatsko proizvodna i uslužna zadruga</item>
    </izvorni_sadrzaj>
    <derivirana_varijabla naziv="DomainObject.Predmet.OstaliListFormatedOIB_1">
      <item>Zoran Štampalija, OIB 17684290562 punomoćnik sudionika u postupku TREND-GRADITELJSTVO zanatsko proizvodna i uslužna zadruga</item>
    </derivirana_varijabla>
  </DomainObject.Predmet.OstaliListFormatedOIB>
  <DomainObject.Predmet.OstaliListFormatedWithAdress>
    <izvorni_sadrzaj>
      <item>Zoran Štampalija, Ulica Božidara Magovca 69, Zagreb punomoćnik sudionika u postupku TREND-GRADITELJSTVO zanatsko proizvodna i uslužna zadruga</item>
    </izvorni_sadrzaj>
    <derivirana_varijabla naziv="DomainObject.Predmet.OstaliListFormatedWithAdress_1">
      <item>Zoran Štampalija, Ulica Božidara Magovca 69, Zagreb punomoćnik sudionika u postupku TREND-GRADITELJSTVO zanatsko proizvodna i uslužna zadruga</item>
    </derivirana_varijabla>
  </DomainObject.Predmet.OstaliListFormatedWithAdress>
  <DomainObject.Predmet.OstaliListFormatedWithAdressOIB>
    <izvorni_sadrzaj>
      <item>Zoran Štampalija, OIB 17684290562, Ulica Božidara Magovca 69, Zagreb punomoćnik sudionika u postupku TREND-GRADITELJSTVO zanatsko proizvodna i uslužna zadruga</item>
    </izvorni_sadrzaj>
    <derivirana_varijabla naziv="DomainObject.Predmet.OstaliListFormatedWithAdressOIB_1">
      <item>Zoran Štampalija, OIB 17684290562, Ulica Božidara Magovca 69, Zagreb punomoćnik sudionika u postupku TREND-GRADITELJSTVO zanatsko proizvodna i uslužna zadruga</item>
    </derivirana_varijabla>
  </DomainObject.Predmet.OstaliListFormatedWithAdressOIB>
  <DomainObject.Predmet.OstaliListNazivFormated>
    <izvorni_sadrzaj>
      <item>Zoran Štampalija</item>
    </izvorni_sadrzaj>
    <derivirana_varijabla naziv="DomainObject.Predmet.OstaliListNazivFormated_1">
      <item>Zoran Štampalija</item>
    </derivirana_varijabla>
  </DomainObject.Predmet.OstaliListNazivFormated>
  <DomainObject.Predmet.OstaliListNazivFormatedOIB>
    <izvorni_sadrzaj>
      <item>Zoran Štampalija, OIB 17684290562</item>
    </izvorni_sadrzaj>
    <derivirana_varijabla naziv="DomainObject.Predmet.OstaliListNazivFormatedOIB_1">
      <item>Zoran Štampalija, OIB 17684290562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TREND-GRADITELJSTVO zanatsko proizvodna i uslužna zadruga</izvorni_sadrzaj>
    <derivirana_varijabla naziv="DomainObject.Predmet.ProtustrankaIDrugi_1">TREND-GRADITELJSTVO zanatsko proizvodna i uslužna zadruga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TREND-GRADITELJSTVO zanatsko proizvodna i uslužna zadruga, OIB 69176382144, Šćitarjevska 32a, 10000 Zagreb</izvorni_sadrzaj>
    <derivirana_varijabla naziv="DomainObject.Predmet.ProtustrankaIDrugiAdressOIB_1">TREND-GRADITELJSTVO zanatsko proizvodna i uslužna zadruga, OIB 69176382144, Šćitarjevska 32a,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TREND-GRADITELJSTVO zanatsko proizvodna i uslužna zadruga</item>
      <item>FINA Regionalni centar Zagreb</item>
      <item>Zoran Štampalija</item>
    </izvorni_sadrzaj>
    <derivirana_varijabla naziv="DomainObject.Predmet.SudioniciListNaziv_1">
      <item>TREND-GRADITELJSTVO zanatsko proizvodna i uslužna zadruga</item>
      <item>FINA Regionalni centar Zagreb</item>
      <item>Zoran Štampalija</item>
    </derivirana_varijabla>
  </DomainObject.Predmet.SudioniciListNaziv>
  <DomainObject.Predmet.SudioniciListAdressOIB>
    <izvorni_sadrzaj>
      <item>TREND-GRADITELJSTVO zanatsko proizvodna i uslužna zadruga, OIB 69176382144, Šćitarjevska 32a,10000 Zagreb</item>
      <item>FINA Regionalni centar Zagreb, OIB 85821130368, Trg svibanjskih žrtava 1995. br 1,10000 Zagreb</item>
      <item>Zoran Štampalija, OIB 17684290562, Ulica Božidara Magovca 69,Zagreb</item>
    </izvorni_sadrzaj>
    <derivirana_varijabla naziv="DomainObject.Predmet.SudioniciListAdressOIB_1">
      <item>TREND-GRADITELJSTVO zanatsko proizvodna i uslužna zadruga, OIB 69176382144, Šćitarjevska 32a,10000 Zagreb</item>
      <item>FINA Regionalni centar Zagreb, OIB 85821130368, Trg svibanjskih žrtava 1995. br 1,10000 Zagreb</item>
      <item>Zoran Štampalija, OIB 17684290562, Ulica Božidara Magovca 69,Zagreb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69176382144</item>
      <item>, OIB 85821130368</item>
      <item>, OIB 17684290562</item>
    </izvorni_sadrzaj>
    <derivirana_varijabla naziv="DomainObject.Predmet.SudioniciListNazivOIB_1">
      <item>, OIB 69176382144</item>
      <item>, OIB 85821130368</item>
      <item>, OIB 17684290562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1362</properties:Characters>
  <properties:Lines>48</properties:Lines>
  <properties:Paragraphs>17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2016-01-15T09:28:00Z</cp:lastPrinted>
  <dcterms:modified xmlns:xsi="http://www.w3.org/2001/XMLSchema-instance" xsi:type="dcterms:W3CDTF">2016-01-15T09:28:00Z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