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657c" w14:paraId="d06657c" w:rsidRDefault="00200C3C" w:rsidP="00B458B4" w:rsidR="00B458B4">
      <w:pPr>
        <w:jc w:val="right"/>
        <w15:collapsed w:val="false"/>
      </w:pPr>
      <w:bookmarkStart w:name="_GoBack" w:id="0"/>
      <w:bookmarkEnd w:id="0"/>
      <w:r>
        <w:t>9 St-292</w:t>
      </w:r>
      <w:r w:rsidR="00B458B4">
        <w:t>/16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</w:t>
      </w:r>
      <w:r w:rsidR="00200C3C">
        <w:rPr>
          <w:lang w:val="hr-HR"/>
        </w:rPr>
        <w:t>MAK BADANJ d.o.o. iz Badnja, Andabake ¼, OIB:57891562624</w:t>
      </w:r>
      <w:r>
        <w:rPr>
          <w:lang w:val="hr-HR"/>
        </w:rPr>
        <w:t xml:space="preserve">, dana </w:t>
      </w:r>
      <w:r w:rsidR="00D01F28">
        <w:rPr>
          <w:lang w:val="hr-HR"/>
        </w:rPr>
        <w:t xml:space="preserve">20. </w:t>
      </w:r>
      <w:r w:rsidR="00550EFA">
        <w:rPr>
          <w:lang w:val="hr-HR"/>
        </w:rPr>
        <w:t>svibnja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</w:t>
      </w:r>
      <w:r w:rsidR="00200C3C">
        <w:rPr>
          <w:lang w:val="hr-HR"/>
        </w:rPr>
        <w:t>Marijo Andabaka iz Badnja, Andabake ¼, OIB:74412574077</w:t>
      </w:r>
      <w:r>
        <w:rPr>
          <w:lang w:val="hr-HR"/>
        </w:rPr>
        <w:t>, u roku od 8 dana platiti iznos predujma od 1.000,00 kuna u Fond za namirenje troškova stečajnog postupka na žiro - račun ovog suda kod Hrvatske poštanske banke broj: HR432390001130</w:t>
      </w:r>
      <w:r w:rsidR="00200C3C">
        <w:rPr>
          <w:lang w:val="hr-HR"/>
        </w:rPr>
        <w:t>0000857 poziv na broj 05 100-292</w:t>
      </w:r>
      <w:r>
        <w:rPr>
          <w:lang w:val="hr-HR"/>
        </w:rPr>
        <w:t>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00C3C">
        <w:rPr>
          <w:lang w:val="hr-HR"/>
        </w:rPr>
        <w:t>MAK BADANJ d.o.o. iz Badnja, Andabake ¼, OIB:57891562624</w:t>
      </w:r>
      <w:r>
        <w:rPr>
          <w:lang w:val="hr-HR"/>
        </w:rPr>
        <w:t>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8F2B39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D01F28">
        <w:rPr>
          <w:lang w:val="hr-HR"/>
        </w:rPr>
        <w:t xml:space="preserve">20. </w:t>
      </w:r>
      <w:r w:rsidR="00550EFA">
        <w:rPr>
          <w:lang w:val="hr-HR"/>
        </w:rPr>
        <w:t>svibnja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5347F7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200C3C" w:rsidP="00B458B4" w:rsidR="00B458B4">
      <w:pPr>
        <w:jc w:val="right"/>
        <w:rPr>
          <w:lang w:val="hr-HR"/>
        </w:rPr>
      </w:pPr>
      <w:r>
        <w:rPr>
          <w:lang w:val="hr-HR"/>
        </w:rPr>
        <w:lastRenderedPageBreak/>
        <w:t>9 St-292</w:t>
      </w:r>
      <w:r w:rsidR="00B458B4">
        <w:rPr>
          <w:lang w:val="hr-HR"/>
        </w:rPr>
        <w:t>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200C3C" w:rsidP="00200C3C" w:rsidR="00200C3C" w:rsidRPr="00200C3C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Marijo Andabaka iz Badnja, Andabake ¼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CB0725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91645"/>
    <w:rsid w:val="00200C3C"/>
    <w:rsid w:val="005347F7"/>
    <w:rsid w:val="00550EFA"/>
    <w:rsid w:val="008F2B39"/>
    <w:rsid w:val="00B458B4"/>
    <w:rsid w:val="00B7264C"/>
    <w:rsid w:val="00CB0725"/>
    <w:rsid w:val="00D0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BADANJ, društvo s ograničenom odgovornošću za trgovinu, ugostiteljstvo i transport</item>
      <item>FINA - RC Split</item>
    </izvorni_sadrzaj>
    <derivirana_varijabla naziv="DomainObject.Predmet.SudioniciListNaziv_1">
      <item>MAK BADANJ, društvo s ograničenom odgovornošću za trgovinu, ugostiteljstvo i transport</item>
      <item>FINA - RC Split</item>
    </derivirana_varijabla>
  </DomainObject.Predmet.SudioniciListNaziv>
  <DomainObject.Predmet.SudioniciListAdressOIB>
    <izvorni_sadrzaj>
      <item>MAK BADANJ, društvo s ograničenom odgovornošću za trgovinu, ugostiteljstvo i transport, OIB 57891562624, Andabake 1/4 ,22320 Badanj</item>
      <item>FINA - RC Split, OIB 85821130368, Mažuranićevo šetalište 24 b,21000 Split</item>
    </izvorni_sadrzaj>
    <derivirana_varijabla naziv="DomainObject.Predmet.SudioniciListAdressOIB_1">
      <item>MAK BADANJ, društvo s ograničenom odgovornošću za trgovinu, ugostiteljstvo i transport, OIB 57891562624, Andabake 1/4 ,22320 Badanj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57891562624</item>
      <item>, OIB 85821130368</item>
    </izvorni_sadrzaj>
    <derivirana_varijabla naziv="DomainObject.Predmet.SudioniciListNazivOIB_1">
      <item>, OIB 57891562624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1721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2016-05-19T12:29:00Z</dcterms:created>
  <dc:creator>Saša Roščić</dc:creator>
  <cp:lastModifiedBy>Marina Gulin</cp:lastModifiedBy>
  <cp:lastPrinted>2016-05-19T12:44:00Z</cp:lastPrinted>
  <dcterms:modified xmlns:xsi="http://www.w3.org/2001/XMLSchema-instance" xsi:type="dcterms:W3CDTF">2016-05-20T08:42:00Z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