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8a05" w14:paraId="9e78a0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0254F">
        <w:rPr>
          <w:lang w:val="hr-HR"/>
        </w:rPr>
        <w:t>232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0254F">
        <w:rPr>
          <w:lang w:val="hr-HR"/>
        </w:rPr>
        <w:t>LARA</w:t>
      </w:r>
      <w:r w:rsidR="00CF7F1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 za</w:t>
      </w:r>
      <w:r w:rsidR="00E0254F">
        <w:rPr>
          <w:lang w:val="hr-HR"/>
        </w:rPr>
        <w:t xml:space="preserve"> građevinarstvo i trgovinu</w:t>
      </w:r>
      <w:r w:rsidR="00B97F89">
        <w:rPr>
          <w:lang w:val="hr-HR"/>
        </w:rPr>
        <w:t xml:space="preserve">, </w:t>
      </w:r>
      <w:r w:rsidR="00E0254F">
        <w:rPr>
          <w:lang w:val="hr-HR"/>
        </w:rPr>
        <w:t>Slatina</w:t>
      </w:r>
      <w:r w:rsidR="00B97F89">
        <w:rPr>
          <w:lang w:val="hr-HR"/>
        </w:rPr>
        <w:t xml:space="preserve">, </w:t>
      </w:r>
      <w:r w:rsidR="00E0254F">
        <w:rPr>
          <w:lang w:val="hr-HR"/>
        </w:rPr>
        <w:t>Vladimira Nazora 388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C432D1">
        <w:rPr>
          <w:lang w:val="hr-HR"/>
        </w:rPr>
        <w:t>0</w:t>
      </w:r>
      <w:r w:rsidR="00E0254F">
        <w:rPr>
          <w:lang w:val="hr-HR"/>
        </w:rPr>
        <w:t>6039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0254F">
        <w:rPr>
          <w:lang w:val="hr-HR"/>
        </w:rPr>
        <w:t>53659858731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432D1">
        <w:rPr>
          <w:lang w:val="hr-HR"/>
        </w:rPr>
        <w:t>23</w:t>
      </w:r>
      <w:r w:rsidR="00E0254F">
        <w:rPr>
          <w:lang w:val="hr-HR"/>
        </w:rPr>
        <w:t>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0254F">
        <w:rPr>
          <w:lang w:val="hr-HR"/>
        </w:rPr>
        <w:t>3.246.758,31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0254F">
        <w:rPr>
          <w:lang w:val="hr-HR"/>
        </w:rPr>
        <w:t>Petar Bilen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E0254F">
        <w:rPr>
          <w:lang w:val="hr-HR"/>
        </w:rPr>
        <w:t>Slatine</w:t>
      </w:r>
      <w:r w:rsidR="00C432D1">
        <w:rPr>
          <w:lang w:val="hr-HR"/>
        </w:rPr>
        <w:t xml:space="preserve">, </w:t>
      </w:r>
      <w:r w:rsidR="00E0254F">
        <w:rPr>
          <w:lang w:val="hr-HR"/>
        </w:rPr>
        <w:t>Vladimira Nazora 388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0254F">
        <w:rPr>
          <w:lang w:val="hr-HR"/>
        </w:rPr>
        <w:t>48918993546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49F" w:rsidR="00EF249F">
      <w:r>
        <w:separator/>
      </w:r>
    </w:p>
  </w:endnote>
  <w:endnote w:id="0" w:type="continuationSeparator">
    <w:p w:rsidRDefault="00EF249F" w:rsidR="00EF2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49F" w:rsidR="00EF249F">
      <w:r>
        <w:separator/>
      </w:r>
    </w:p>
  </w:footnote>
  <w:footnote w:id="0" w:type="continuationSeparator">
    <w:p w:rsidRDefault="00EF249F" w:rsidR="00EF2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2549A5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46E25"/>
    <w:rsid w:val="00D81A66"/>
    <w:rsid w:val="00DB6FDF"/>
    <w:rsid w:val="00DC7979"/>
    <w:rsid w:val="00E0254F"/>
    <w:rsid w:val="00E97333"/>
    <w:rsid w:val="00EC2C0D"/>
    <w:rsid w:val="00EF249F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4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4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A R A društvo s ograničenom odgovornošću za građevinarstvo i trgovinu, Slatina</izvorni_sadrzaj>
    <derivirana_varijabla naziv="DomainObject.Predmet.ProtustrankaFormated_1">  L A R A društvo s ograničenom odgovornošću za građevinarstvo i trgovinu, Slatina</derivirana_varijabla>
  </DomainObject.Predmet.ProtustrankaFormated>
  <DomainObject.Predmet.ProtustrankaFormatedOIB>
    <izvorni_sadrzaj>  L A R A društvo s ograničenom odgovornošću za građevinarstvo i trgovinu, Slatina, OIB 53659858731</izvorni_sadrzaj>
    <derivirana_varijabla naziv="DomainObject.Predmet.ProtustrankaFormatedOIB_1">  L A R A društvo s ograničenom odgovornošću za građevinarstvo i trgovinu, Slatina, OIB 53659858731</derivirana_varijabla>
  </DomainObject.Predmet.ProtustrankaFormatedOIB>
  <DomainObject.Predmet.ProtustrankaFormatedWithAdress>
    <izvorni_sadrzaj> L A R A društvo s ograničenom odgovornošću za građevinarstvo i trgovinu, Slatina, Vladimira Nazora 388, 33520 Slatina</izvorni_sadrzaj>
    <derivirana_varijabla naziv="DomainObject.Predmet.ProtustrankaFormatedWithAdress_1"> L A R A društvo s ograničenom odgovornošću za građevinarstvo i trgovinu, Slatina, Vladimira Nazora 388, 33520 Slatina</derivirana_varijabla>
  </DomainObject.Predmet.ProtustrankaFormatedWithAdress>
  <DomainObject.Predmet.ProtustrankaFormatedWithAdressOIB>
    <izvorni_sadrzaj> L A R A društvo s ograničenom odgovornošću za građevinarstvo i trgovinu, Slatina, OIB 53659858731, Vladimira Nazora 388, 33520 Slatina</izvorni_sadrzaj>
    <derivirana_varijabla naziv="DomainObject.Predmet.ProtustrankaFormatedWithAdressOIB_1"> L A R A društvo s ograničenom odgovornošću za građevinarstvo i trgovinu, Slatina, OIB 53659858731, Vladimira Nazora 388, 33520 Slatina</derivirana_varijabla>
  </DomainObject.Predmet.ProtustrankaFormatedWithAdressOIB>
  <DomainObject.Predmet.ProtustrankaWithAdress>
    <izvorni_sadrzaj>L A R A društvo s ograničenom odgovornošću za građevinarstvo i trgovinu, Slatina Vladimira Nazora 388, 33520 Slatina</izvorni_sadrzaj>
    <derivirana_varijabla naziv="DomainObject.Predmet.ProtustrankaWithAdress_1">L A R A društvo s ograničenom odgovornošću za građevinarstvo i trgovinu, Slatina Vladimira Nazora 388, 33520 Slatina</derivirana_varijabla>
  </DomainObject.Predmet.ProtustrankaWithAdress>
  <DomainObject.Predmet.ProtustrankaWithAdressOIB>
    <izvorni_sadrzaj>L A R A društvo s ograničenom odgovornošću za građevinarstvo i trgovinu, Slatina, OIB 53659858731, Vladimira Nazora 388, 33520 Slatina</izvorni_sadrzaj>
    <derivirana_varijabla naziv="DomainObject.Predmet.ProtustrankaWithAdressOIB_1">L A R A društvo s ograničenom odgovornošću za građevinarstvo i trgovinu, Slatina, OIB 53659858731, Vladimira Nazora 388, 33520 Slatina</derivirana_varijabla>
  </DomainObject.Predmet.ProtustrankaWithAdressOIB>
  <DomainObject.Predmet.ProtustrankaNazivFormated>
    <izvorni_sadrzaj>L A R A društvo s ograničenom odgovornošću za građevinarstvo i trgovinu, Slatina</izvorni_sadrzaj>
    <derivirana_varijabla naziv="DomainObject.Predmet.ProtustrankaNazivFormated_1">L A R A društvo s ograničenom odgovornošću za građevinarstvo i trgovinu, Slatina</derivirana_varijabla>
  </DomainObject.Predmet.ProtustrankaNazivFormated>
  <DomainObject.Predmet.ProtustrankaNazivFormatedOIB>
    <izvorni_sadrzaj>L A R A društvo s ograničenom odgovornošću za građevinarstvo i trgovinu, Slatina, OIB 53659858731</izvorni_sadrzaj>
    <derivirana_varijabla naziv="DomainObject.Predmet.ProtustrankaNazivFormatedOIB_1">L A R A društvo s ograničenom odgovornošću za građevinarstvo i trgovinu, Slatina, OIB 53659858731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 A R A društvo s ograničenom odgovornošću za građevinarstvo i trgovinu, Slatina</item>
    </izvorni_sadrzaj>
    <derivirana_varijabla naziv="DomainObject.Predmet.ProtuStrankaListFormated_1">
      <item>L A R A društvo s ograničenom odgovornošću za građevinarstvo i trgovinu, Slatina</item>
    </derivirana_varijabla>
  </DomainObject.Predmet.ProtuStrankaListFormated>
  <DomainObject.Predmet.ProtuStrankaListFormatedOIB>
    <izvorni_sadrzaj>
      <item>L A R A društvo s ograničenom odgovornošću za građevinarstvo i trgovinu, Slatina, OIB 53659858731</item>
    </izvorni_sadrzaj>
    <derivirana_varijabla naziv="DomainObject.Predmet.ProtuStrankaListFormatedOIB_1">
      <item>L A R A društvo s ograničenom odgovornošću za građevinarstvo i trgovinu, Slatina, OIB 53659858731</item>
    </derivirana_varijabla>
  </DomainObject.Predmet.ProtuStrankaListFormatedOIB>
  <DomainObject.Predmet.ProtuStrankaListFormatedWithAdress>
    <izvorni_sadrzaj>
      <item>L A R A društvo s ograničenom odgovornošću za građevinarstvo i trgovinu, Slatina, Vladimira Nazora 388, 33520 Slatina</item>
    </izvorni_sadrzaj>
    <derivirana_varijabla naziv="DomainObject.Predmet.ProtuStrankaListFormatedWithAdress_1">
      <item>L A R A društvo s ograničenom odgovornošću za građevinarstvo i trgovinu, Slatina, Vladimira Nazora 388, 33520 Slatina</item>
    </derivirana_varijabla>
  </DomainObject.Predmet.ProtuStrankaListFormatedWithAdress>
  <DomainObject.Predmet.ProtuStrankaListFormatedWithAdressOIB>
    <izvorni_sadrzaj>
      <item>L A R A društvo s ograničenom odgovornošću za građevinarstvo i trgovinu, Slatina, OIB 53659858731, Vladimira Nazora 388, 33520 Slatina</item>
    </izvorni_sadrzaj>
    <derivirana_varijabla naziv="DomainObject.Predmet.ProtuStrankaListFormatedWithAdressOIB_1">
      <item>L A R A društvo s ograničenom odgovornošću za građevinarstvo i trgovinu, Slatina, OIB 53659858731, Vladimira Nazora 388, 33520 Slatina</item>
    </derivirana_varijabla>
  </DomainObject.Predmet.ProtuStrankaListFormatedWithAdressOIB>
  <DomainObject.Predmet.ProtuStrankaListNazivFormated>
    <izvorni_sadrzaj>
      <item>L A R A društvo s ograničenom odgovornošću za građevinarstvo i trgovinu, Slatina</item>
    </izvorni_sadrzaj>
    <derivirana_varijabla naziv="DomainObject.Predmet.ProtuStrankaListNazivFormated_1">
      <item>L A R A društvo s ograničenom odgovornošću za građevinarstvo i trgovinu, Slatina</item>
    </derivirana_varijabla>
  </DomainObject.Predmet.ProtuStrankaListNazivFormated>
  <DomainObject.Predmet.ProtuStrankaListNazivFormatedOIB>
    <izvorni_sadrzaj>
      <item>L A R A društvo s ograničenom odgovornošću za građevinarstvo i trgovinu, Slatina, OIB 53659858731</item>
    </izvorni_sadrzaj>
    <derivirana_varijabla naziv="DomainObject.Predmet.ProtuStrankaListNazivFormatedOIB_1">
      <item>L A R A društvo s ograničenom odgovornošću za građevinarstvo i trgovinu, Slatina, OIB 53659858731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 A R A društvo s ograničenom odgovornošću za građevinarstvo i trgovinu, Slatina</izvorni_sadrzaj>
    <derivirana_varijabla naziv="DomainObject.Predmet.ProtustrankaIDrugi_1">L A R A društvo s ograničenom odgovornošću za građevinarstvo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 A R A društvo s ograničenom odgovornošću za građevinarstvo i trgovinu, Slatina, OIB 53659858731, Vladimira Nazora 388, 33520 Slatina</izvorni_sadrzaj>
    <derivirana_varijabla naziv="DomainObject.Predmet.ProtustrankaIDrugiAdressOIB_1">L A R A društvo s ograničenom odgovornošću za građevinarstvo i trgovinu, Slatina, OIB 53659858731, Vladimira Nazora 388,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 A R A društvo s ograničenom odgovornošću za građevinarstvo i trgovinu, Slatina</item>
    </izvorni_sadrzaj>
    <derivirana_varijabla naziv="DomainObject.Predmet.SudioniciListNaziv_1">
      <item>FINA, RC ZAGREB, Podružnica Bjelovar</item>
      <item>L A R A društvo s ograničenom odgovornošću za građevinarstvo i trgovinu, Slatina</item>
    </derivirana_varijabla>
  </DomainObject.Predmet.SudioniciListNaziv>
  <DomainObject.Predmet.SudioniciListAdressOIB>
    <izvorni_sadrzaj>
      <item>FINA, RC ZAGREB, Podružnica Bjelovar, OIB 85821130368, F. Supila 4,43000 Bjelovar</item>
      <item>L A R A društvo s ograničenom odgovornošću za građevinarstvo i trgovinu, Slatina, OIB 53659858731, Vladimira Nazora 388,33520 Slatina</item>
    </izvorni_sadrzaj>
    <derivirana_varijabla naziv="DomainObject.Predmet.SudioniciListAdressOIB_1">
      <item>FINA, RC ZAGREB, Podružnica Bjelovar, OIB 85821130368, F. Supila 4,43000 Bjelovar</item>
      <item>L A R A društvo s ograničenom odgovornošću za građevinarstvo i trgovinu, Slatina, OIB 53659858731, Vladimira Nazora 388,33520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53659858731</item>
    </izvorni_sadrzaj>
    <derivirana_varijabla naziv="DomainObject.Predmet.SudioniciListNazivOIB_1">
      <item>, OIB 85821130368</item>
      <item>, OIB 53659858731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1752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2015-11-11T10:29:00Z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2015-11-13T11:31:00Z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