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c9d15" w14:paraId="4cc9d15"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155204" w:rsidP="00B51189" w:rsidR="00B51189" w:rsidRPr="00303AF6">
      <w:pPr>
        <w:jc w:val="right"/>
        <w:rPr>
          <w:b/>
          <w:sz w:val="22"/>
          <w:szCs w:val="22"/>
        </w:rPr>
      </w:pPr>
      <w:r>
        <w:rPr>
          <w:b/>
          <w:sz w:val="22"/>
          <w:szCs w:val="22"/>
        </w:rPr>
        <w:t>Posl. br. 7-St.1057/16</w:t>
      </w:r>
    </w:p>
    <w:p w:rsidRDefault="00806B6F" w:rsidP="00B51189" w:rsidR="00806B6F"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155204" w:rsidP="00155204" w:rsidR="00155204">
      <w:pPr>
        <w:jc w:val="both"/>
        <w:rPr>
          <w:b/>
          <w:sz w:val="22"/>
          <w:szCs w:val="22"/>
        </w:rPr>
      </w:pPr>
    </w:p>
    <w:p w:rsidRDefault="00155204" w:rsidP="00155204" w:rsidR="00155204">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Pr>
          <w:sz w:val="22"/>
          <w:szCs w:val="22"/>
        </w:rPr>
        <w:t xml:space="preserve"> LADESTA d.o.o., Lastovo, Uble, uvala Pasadur, OIB: 78319839863, dana 8. kolovoza 2016.g.</w:t>
      </w:r>
    </w:p>
    <w:p w:rsidRDefault="00155204" w:rsidP="00155204" w:rsidR="00155204">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55204" w:rsidP="00155204" w:rsidR="00155204"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Pr>
          <w:sz w:val="22"/>
          <w:szCs w:val="22"/>
        </w:rPr>
        <w:t>ubrovnik, Dr. A. Starčevića 23, sudnica br. 2</w:t>
      </w:r>
      <w:r w:rsidRPr="00DF7B8C">
        <w:rPr>
          <w:sz w:val="22"/>
          <w:szCs w:val="22"/>
        </w:rPr>
        <w:t xml:space="preserve"> za dan</w:t>
      </w:r>
    </w:p>
    <w:p w:rsidRDefault="00155204" w:rsidP="00155204" w:rsidR="00155204" w:rsidRPr="00DF7B8C">
      <w:pPr>
        <w:ind w:hanging="705" w:left="705"/>
        <w:jc w:val="both"/>
        <w:rPr>
          <w:sz w:val="22"/>
          <w:szCs w:val="22"/>
        </w:rPr>
      </w:pPr>
    </w:p>
    <w:p w:rsidRDefault="000D3AA8" w:rsidP="00155204" w:rsidR="00155204" w:rsidRPr="00DF7B8C">
      <w:pPr>
        <w:jc w:val="center"/>
        <w:rPr>
          <w:b/>
          <w:sz w:val="22"/>
          <w:szCs w:val="22"/>
          <w:u w:val="single"/>
        </w:rPr>
      </w:pPr>
      <w:r>
        <w:rPr>
          <w:b/>
          <w:sz w:val="22"/>
          <w:szCs w:val="22"/>
          <w:u w:val="single"/>
        </w:rPr>
        <w:t>16. rujna</w:t>
      </w:r>
      <w:r w:rsidR="00155204">
        <w:rPr>
          <w:b/>
          <w:sz w:val="22"/>
          <w:szCs w:val="22"/>
          <w:u w:val="single"/>
        </w:rPr>
        <w:t xml:space="preserve">  2016. godine u </w:t>
      </w:r>
      <w:r>
        <w:rPr>
          <w:b/>
          <w:sz w:val="22"/>
          <w:szCs w:val="22"/>
          <w:u w:val="single"/>
        </w:rPr>
        <w:t xml:space="preserve">10,00 </w:t>
      </w:r>
      <w:r w:rsidR="00155204" w:rsidRPr="00DF7B8C">
        <w:rPr>
          <w:b/>
          <w:sz w:val="22"/>
          <w:szCs w:val="22"/>
          <w:u w:val="single"/>
        </w:rPr>
        <w:t>sati</w:t>
      </w:r>
    </w:p>
    <w:p w:rsidRDefault="00155204" w:rsidP="00155204" w:rsidR="00155204" w:rsidRPr="00DF7B8C">
      <w:pPr>
        <w:jc w:val="center"/>
        <w:rPr>
          <w:b/>
          <w:sz w:val="22"/>
          <w:szCs w:val="22"/>
        </w:rPr>
      </w:pPr>
    </w:p>
    <w:p w:rsidRDefault="00155204" w:rsidP="00155204" w:rsidR="00155204" w:rsidRPr="00DE7CC2">
      <w:pPr>
        <w:pStyle w:val="Odlomakpopisa"/>
        <w:numPr>
          <w:ilvl w:val="0"/>
          <w:numId w:val="2"/>
        </w:numPr>
        <w:jc w:val="both"/>
        <w:rPr>
          <w:sz w:val="22"/>
          <w:szCs w:val="22"/>
        </w:rPr>
      </w:pPr>
      <w:r w:rsidRPr="00DE7CC2">
        <w:rPr>
          <w:sz w:val="22"/>
          <w:szCs w:val="22"/>
        </w:rPr>
        <w:t>Pozivaju se predstavnik predlagatelja Financijske agencije, Regionalni centar Split Podružnica Dubrovnik i zastupnik po zakonu dužnika Denis Božarov, te osoba koja za dužnika obavlja poslove platnog prometa, pristupiti na zakazano ročište.</w:t>
      </w:r>
    </w:p>
    <w:p w:rsidRDefault="00155204" w:rsidP="00155204" w:rsidR="00155204" w:rsidRPr="00DF7B8C">
      <w:pPr>
        <w:jc w:val="both"/>
        <w:rPr>
          <w:sz w:val="22"/>
          <w:szCs w:val="22"/>
        </w:rPr>
      </w:pPr>
    </w:p>
    <w:p w:rsidRDefault="00155204" w:rsidP="00155204" w:rsidR="00155204" w:rsidRPr="00DF7B8C">
      <w:pPr>
        <w:numPr>
          <w:ilvl w:val="0"/>
          <w:numId w:val="2"/>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155204" w:rsidP="00155204" w:rsidR="00155204" w:rsidRPr="00DF7B8C">
      <w:pPr>
        <w:ind w:left="720"/>
        <w:jc w:val="both"/>
        <w:rPr>
          <w:sz w:val="22"/>
          <w:szCs w:val="22"/>
        </w:rPr>
      </w:pPr>
    </w:p>
    <w:p w:rsidRDefault="00155204" w:rsidP="00155204" w:rsidR="00155204" w:rsidRPr="00DF7B8C">
      <w:pPr>
        <w:jc w:val="center"/>
        <w:rPr>
          <w:b/>
          <w:sz w:val="22"/>
          <w:szCs w:val="22"/>
        </w:rPr>
      </w:pPr>
      <w:r w:rsidRPr="00DF7B8C">
        <w:rPr>
          <w:b/>
          <w:sz w:val="22"/>
          <w:szCs w:val="22"/>
        </w:rPr>
        <w:t xml:space="preserve">U Dubrovniku, </w:t>
      </w:r>
      <w:r w:rsidR="000D3AA8">
        <w:rPr>
          <w:b/>
          <w:sz w:val="22"/>
          <w:szCs w:val="22"/>
        </w:rPr>
        <w:t xml:space="preserve">8. kolovoza </w:t>
      </w:r>
      <w:r>
        <w:rPr>
          <w:b/>
          <w:sz w:val="22"/>
          <w:szCs w:val="22"/>
        </w:rPr>
        <w:t>2016</w:t>
      </w:r>
      <w:r w:rsidRPr="00DF7B8C">
        <w:rPr>
          <w:b/>
          <w:sz w:val="22"/>
          <w:szCs w:val="22"/>
        </w:rPr>
        <w:t>. godine</w:t>
      </w:r>
    </w:p>
    <w:p w:rsidRDefault="00155204" w:rsidP="00155204" w:rsidR="00155204" w:rsidRPr="00DF7B8C">
      <w:pPr>
        <w:rPr>
          <w:b/>
          <w:sz w:val="22"/>
          <w:szCs w:val="22"/>
        </w:rPr>
      </w:pPr>
    </w:p>
    <w:p w:rsidRDefault="00155204" w:rsidP="00155204" w:rsidR="00155204" w:rsidRPr="00DF7B8C">
      <w:pPr>
        <w:rPr>
          <w:b/>
          <w:sz w:val="22"/>
          <w:szCs w:val="22"/>
        </w:rPr>
      </w:pPr>
    </w:p>
    <w:p w:rsidRDefault="00155204" w:rsidP="00155204" w:rsidR="00155204"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155204" w:rsidP="00155204" w:rsidR="00155204" w:rsidRPr="00DF7B8C">
      <w:pPr>
        <w:rPr>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sz w:val="22"/>
          <w:szCs w:val="22"/>
        </w:rPr>
      </w:pPr>
    </w:p>
    <w:p w:rsidRDefault="00155204" w:rsidP="00155204" w:rsidR="00155204" w:rsidRPr="00DF7B8C">
      <w:pPr>
        <w:rPr>
          <w:b/>
          <w:sz w:val="22"/>
          <w:szCs w:val="22"/>
        </w:rPr>
      </w:pPr>
      <w:r w:rsidRPr="00DF7B8C">
        <w:rPr>
          <w:b/>
          <w:sz w:val="22"/>
          <w:szCs w:val="22"/>
        </w:rPr>
        <w:t>DN-a:</w:t>
      </w:r>
    </w:p>
    <w:p w:rsidRDefault="00155204" w:rsidP="00155204" w:rsidR="000D3AA8">
      <w:pPr>
        <w:rPr>
          <w:sz w:val="22"/>
          <w:szCs w:val="22"/>
        </w:rPr>
      </w:pPr>
      <w:r w:rsidRPr="00DF7B8C">
        <w:rPr>
          <w:sz w:val="22"/>
          <w:szCs w:val="22"/>
        </w:rPr>
        <w:t>-</w:t>
      </w:r>
      <w:r w:rsidRPr="00DF7B8C">
        <w:rPr>
          <w:sz w:val="22"/>
          <w:szCs w:val="22"/>
        </w:rPr>
        <w:tab/>
      </w:r>
      <w:r w:rsidR="000D3AA8" w:rsidRPr="00DF7B8C">
        <w:rPr>
          <w:sz w:val="22"/>
          <w:szCs w:val="22"/>
        </w:rPr>
        <w:t>e - oglasna ploča</w:t>
      </w:r>
    </w:p>
    <w:p w:rsidRDefault="000D3AA8" w:rsidP="00155204" w:rsidR="00155204" w:rsidRPr="00DF7B8C">
      <w:pPr>
        <w:rPr>
          <w:sz w:val="22"/>
          <w:szCs w:val="22"/>
        </w:rPr>
      </w:pPr>
      <w:r>
        <w:rPr>
          <w:sz w:val="22"/>
          <w:szCs w:val="22"/>
        </w:rPr>
        <w:t xml:space="preserve">- </w:t>
      </w:r>
      <w:r>
        <w:rPr>
          <w:sz w:val="22"/>
          <w:szCs w:val="22"/>
        </w:rPr>
        <w:tab/>
      </w:r>
      <w:r w:rsidR="00155204" w:rsidRPr="00DF7B8C">
        <w:rPr>
          <w:sz w:val="22"/>
          <w:szCs w:val="22"/>
        </w:rPr>
        <w:t>predlagatelju – e- oglasna</w:t>
      </w:r>
    </w:p>
    <w:p w:rsidRDefault="00155204" w:rsidP="000D3AA8" w:rsidR="00974DD0" w:rsidRPr="00303AF6">
      <w:pPr>
        <w:rPr>
          <w:sz w:val="22"/>
          <w:szCs w:val="22"/>
        </w:rPr>
      </w:pPr>
      <w:r w:rsidRPr="00DF7B8C">
        <w:rPr>
          <w:sz w:val="22"/>
          <w:szCs w:val="22"/>
        </w:rPr>
        <w:t>-</w:t>
      </w:r>
      <w:r w:rsidRPr="00DF7B8C">
        <w:rPr>
          <w:sz w:val="22"/>
          <w:szCs w:val="22"/>
        </w:rPr>
        <w:tab/>
        <w:t>FINA – e – oglasna</w:t>
      </w:r>
    </w:p>
    <w:sectPr w:rsidSect="000D3AA8" w:rsidR="00974DD0" w:rsidRPr="00303AF6">
      <w:headerReference w:type="even" r:id="rId12"/>
      <w:headerReference w:type="default" r:id="rId13"/>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C4664"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3AA8">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D3AA8"/>
    <w:rsid w:val="00155204"/>
    <w:rsid w:val="001A17F5"/>
    <w:rsid w:val="002B16D5"/>
    <w:rsid w:val="00303AF6"/>
    <w:rsid w:val="0052560B"/>
    <w:rsid w:val="005421BE"/>
    <w:rsid w:val="00806B6F"/>
    <w:rsid w:val="00883F1C"/>
    <w:rsid w:val="00974DD0"/>
    <w:rsid w:val="00AC5F7B"/>
    <w:rsid w:val="00B51189"/>
    <w:rsid w:val="00EC4664"/>
    <w:rsid w:val="00EC4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EC4664"/>
    <w:rPr>
      <w:color w:val="808080"/>
      <w:bdr w:space="0" w:sz="0" w:color="auto" w:val="none"/>
      <w:shd w:fill="auto" w:color="auto" w:val="clear"/>
    </w:rPr>
  </w:style>
  <w:style w:customStyle="true" w:styleId="eSPISCCParagraphDefaultFont" w:type="character">
    <w:name w:val="eSPIS_CC_Paragraph Default Font"/>
    <w:basedOn w:val="Zadanifontodlomka"/>
    <w:rsid w:val="00EC466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EC4664"/>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C4664"/>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C4664"/>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EC4664"/>
    <w:rPr>
      <w:color w:val="808080"/>
      <w:bdr w:color="auto" w:space="0" w:sz="0" w:val="none"/>
      <w:shd w:color="auto" w:fill="auto" w:val="clear"/>
    </w:rPr>
  </w:style>
  <w:style w:customStyle="1" w:styleId="eSPISCCParagraphDefaultFont" w:type="character">
    <w:name w:val="eSPIS_CC_Paragraph Default Font"/>
    <w:basedOn w:val="Zadanifontodlomka"/>
    <w:rsid w:val="00EC466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EC4664"/>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C4664"/>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C4664"/>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2016.</izvorni_sadrzaj>
    <derivirana_varijabla naziv="DomainObject.DatumDonosenjaOdluke_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St-1057/2016</izvorni_sadrzaj>
    <derivirana_varijabla naziv="DomainObject.Predmet.OznakaBroj_1">St-1057/2016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LADESTA, društvo s ograničenom odgovornošću, agencija za ugostiteljstvo, turizam, poljoprivrednu proizvodnju, usluge i trgov</izvorni_sadrzaj>
    <derivirana_varijabla naziv="DomainObject.Predmet.ProtustrankaFormated_1">  LADESTA, društvo s ograničenom odgovornošću, agencija za ugostiteljstvo, turizam, poljoprivrednu proizvodnju, usluge i trgov</derivirana_varijabla>
  </DomainObject.Predmet.ProtustrankaFormated>
  <DomainObject.Predmet.ProtustrankaFormatedOIB>
    <izvorni_sadrzaj>  LADESTA, društvo s ograničenom odgovornošću, agencija za ugostiteljstvo, turizam, poljoprivrednu proizvodnju, usluge i trgov, OIB 78319839863</izvorni_sadrzaj>
    <derivirana_varijabla naziv="DomainObject.Predmet.ProtustrankaFormatedOIB_1">  LADESTA, društvo s ograničenom odgovornošću, agencija za ugostiteljstvo, turizam, poljoprivrednu proizvodnju, usluge i trgov, OIB 78319839863</derivirana_varijabla>
  </DomainObject.Predmet.ProtustrankaFormatedOIB>
  <DomainObject.Predmet.ProtustrankaFormatedWithAdress>
    <izvorni_sadrzaj> LADESTA, društvo s ograničenom odgovornošću, agencija za ugostiteljstvo, turizam, poljoprivrednu proizvodnju, usluge i trgov, Uble, uvala Pasadur, 20290 Lastovo</izvorni_sadrzaj>
    <derivirana_varijabla naziv="DomainObject.Predmet.ProtustrankaFormatedWithAdress_1"> LADESTA, društvo s ograničenom odgovornošću, agencija za ugostiteljstvo, turizam, poljoprivrednu proizvodnju, usluge i trgov, Uble, uvala Pasadur, 20290 Lastovo</derivirana_varijabla>
  </DomainObject.Predmet.ProtustrankaFormatedWithAdress>
  <DomainObject.Predmet.ProtustrankaFormatedWithAdressOIB>
    <izvorni_sadrzaj> LADESTA, društvo s ograničenom odgovornošću, agencija za ugostiteljstvo, turizam, poljoprivrednu proizvodnju, usluge i trgov, OIB 78319839863, Uble, uvala Pasadur, 20290 Lastovo</izvorni_sadrzaj>
    <derivirana_varijabla naziv="DomainObject.Predmet.ProtustrankaFormatedWithAdressOIB_1"> LADESTA, društvo s ograničenom odgovornošću, agencija za ugostiteljstvo, turizam, poljoprivrednu proizvodnju, usluge i trgov, OIB 78319839863, Uble, uvala Pasadur, 20290 Lastovo</derivirana_varijabla>
  </DomainObject.Predmet.ProtustrankaFormatedWithAdressOIB>
  <DomainObject.Predmet.ProtustrankaWithAdress>
    <izvorni_sadrzaj>LADESTA, društvo s ograničenom odgovornošću, agencija za ugostiteljstvo, turizam, poljoprivrednu proizvodnju, usluge i trgov Uble, uvala Pasadur, 20290 Lastovo</izvorni_sadrzaj>
    <derivirana_varijabla naziv="DomainObject.Predmet.ProtustrankaWithAdress_1">LADESTA, društvo s ograničenom odgovornošću, agencija za ugostiteljstvo, turizam, poljoprivrednu proizvodnju, usluge i trgov Uble, uvala Pasadur, 20290 Lastovo</derivirana_varijabla>
  </DomainObject.Predmet.ProtustrankaWithAdress>
  <DomainObject.Predmet.ProtustrankaWithAdressOIB>
    <izvorni_sadrzaj>LADESTA, društvo s ograničenom odgovornošću, agencija za ugostiteljstvo, turizam, poljoprivrednu proizvodnju, usluge i trgov, OIB 78319839863, Uble, uvala Pasadur, 20290 Lastovo</izvorni_sadrzaj>
    <derivirana_varijabla naziv="DomainObject.Predmet.ProtustrankaWithAdressOIB_1">LADESTA, društvo s ograničenom odgovornošću, agencija za ugostiteljstvo, turizam, poljoprivrednu proizvodnju, usluge i trgov, OIB 78319839863, Uble, uvala Pasadur, 20290 Lastovo</derivirana_varijabla>
  </DomainObject.Predmet.ProtustrankaWithAdressOIB>
  <DomainObject.Predmet.ProtustrankaNazivFormated>
    <izvorni_sadrzaj>LADESTA, društvo s ograničenom odgovornošću, agencija za ugostiteljstvo, turizam, poljoprivrednu proizvodnju, usluge i trgov</izvorni_sadrzaj>
    <derivirana_varijabla naziv="DomainObject.Predmet.ProtustrankaNazivFormated_1">LADESTA, društvo s ograničenom odgovornošću, agencija za ugostiteljstvo, turizam, poljoprivrednu proizvodnju, usluge i trgov</derivirana_varijabla>
  </DomainObject.Predmet.ProtustrankaNazivFormated>
  <DomainObject.Predmet.ProtustrankaNazivFormatedOIB>
    <izvorni_sadrzaj>LADESTA, društvo s ograničenom odgovornošću, agencija za ugostiteljstvo, turizam, poljoprivrednu proizvodnju, usluge i trgov, OIB 78319839863</izvorni_sadrzaj>
    <derivirana_varijabla naziv="DomainObject.Predmet.ProtustrankaNazivFormatedOIB_1">LADESTA, društvo s ograničenom odgovornošću, agencija za ugostiteljstvo, turizam, poljoprivrednu proizvodnju, usluge i trgov, OIB 78319839863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1157742.30</izvorni_sadrzaj>
    <derivirana_varijabla naziv="DomainObject.Predmet.TrenutnaVrijednost_1">1157742.30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LADESTA, društvo s ograničenom odgovornošću, agencija za ugostiteljstvo, turizam, poljoprivrednu proizvodnju, usluge i trgov</item>
    </izvorni_sadrzaj>
    <derivirana_varijabla naziv="DomainObject.Predmet.ProtuStrankaListFormated_1">
      <item>LADESTA, društvo s ograničenom odgovornošću, agencija za ugostiteljstvo, turizam, poljoprivrednu proizvodnju, usluge i trgov</item>
    </derivirana_varijabla>
  </DomainObject.Predmet.ProtuStrankaListFormated>
  <DomainObject.Predmet.ProtuStrankaListFormatedOIB>
    <izvorni_sadrzaj>
      <item>LADESTA, društvo s ograničenom odgovornošću, agencija za ugostiteljstvo, turizam, poljoprivrednu proizvodnju, usluge i trgov, OIB 78319839863</item>
    </izvorni_sadrzaj>
    <derivirana_varijabla naziv="DomainObject.Predmet.ProtuStrankaListFormatedOIB_1">
      <item>LADESTA, društvo s ograničenom odgovornošću, agencija za ugostiteljstvo, turizam, poljoprivrednu proizvodnju, usluge i trgov, OIB 78319839863</item>
    </derivirana_varijabla>
  </DomainObject.Predmet.ProtuStrankaListFormatedOIB>
  <DomainObject.Predmet.ProtuStrankaListFormatedWithAdress>
    <izvorni_sadrzaj>
      <item>LADESTA, društvo s ograničenom odgovornošću, agencija za ugostiteljstvo, turizam, poljoprivrednu proizvodnju, usluge i trgov, Uble, uvala Pasadur, 20290 Lastovo</item>
    </izvorni_sadrzaj>
    <derivirana_varijabla naziv="DomainObject.Predmet.ProtuStrankaListFormatedWithAdress_1">
      <item>LADESTA, društvo s ograničenom odgovornošću, agencija za ugostiteljstvo, turizam, poljoprivrednu proizvodnju, usluge i trgov, Uble, uvala Pasadur, 20290 Lastovo</item>
    </derivirana_varijabla>
  </DomainObject.Predmet.ProtuStrankaListFormatedWithAdress>
  <DomainObject.Predmet.ProtuStrankaListFormatedWithAdressOIB>
    <izvorni_sadrzaj>
      <item>LADESTA, društvo s ograničenom odgovornošću, agencija za ugostiteljstvo, turizam, poljoprivrednu proizvodnju, usluge i trgov, OIB 78319839863, Uble, uvala Pasadur, 20290 Lastovo</item>
    </izvorni_sadrzaj>
    <derivirana_varijabla naziv="DomainObject.Predmet.ProtuStrankaListFormatedWithAdressOIB_1">
      <item>LADESTA, društvo s ograničenom odgovornošću, agencija za ugostiteljstvo, turizam, poljoprivrednu proizvodnju, usluge i trgov, OIB 78319839863, Uble, uvala Pasadur, 20290 Lastovo</item>
    </derivirana_varijabla>
  </DomainObject.Predmet.ProtuStrankaListFormatedWithAdressOIB>
  <DomainObject.Predmet.ProtuStrankaListNazivFormated>
    <izvorni_sadrzaj>
      <item>LADESTA, društvo s ograničenom odgovornošću, agencija za ugostiteljstvo, turizam, poljoprivrednu proizvodnju, usluge i trgov</item>
    </izvorni_sadrzaj>
    <derivirana_varijabla naziv="DomainObject.Predmet.ProtuStrankaListNazivFormated_1">
      <item>LADESTA, društvo s ograničenom odgovornošću, agencija za ugostiteljstvo, turizam, poljoprivrednu proizvodnju, usluge i trgov</item>
    </derivirana_varijabla>
  </DomainObject.Predmet.ProtuStrankaListNazivFormated>
  <DomainObject.Predmet.ProtuStrankaListNazivFormatedOIB>
    <izvorni_sadrzaj>
      <item>LADESTA, društvo s ograničenom odgovornošću, agencija za ugostiteljstvo, turizam, poljoprivrednu proizvodnju, usluge i trgov, OIB 78319839863</item>
    </izvorni_sadrzaj>
    <derivirana_varijabla naziv="DomainObject.Predmet.ProtuStrankaListNazivFormatedOIB_1">
      <item>LADESTA, društvo s ograničenom odgovornošću, agencija za ugostiteljstvo, turizam, poljoprivrednu proizvodnju, usluge i trgov, OIB 78319839863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2016.</izvorni_sadrzaj>
    <derivirana_varijabla naziv="DomainObject.Datum_1">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LADESTA, društvo s ograničenom odgovornošću, agencija za ugostiteljstvo, turizam, poljoprivrednu proizvodnju, usluge i trgov</izvorni_sadrzaj>
    <derivirana_varijabla naziv="DomainObject.Predmet.ProtustrankaIDrugi_1">LADESTA, društvo s ograničenom odgovornošću, agencija za ugostiteljstvo, turizam, poljoprivrednu proizvodnju, usluge i trgov</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LADESTA, društvo s ograničenom odgovornošću, agencija za ugostiteljstvo, turizam, poljoprivrednu proizvodnju, usluge i trgov, OIB 78319839863, Uble, uvala Pasadur, 20290 Lastovo</izvorni_sadrzaj>
    <derivirana_varijabla naziv="DomainObject.Predmet.ProtustrankaIDrugiAdressOIB_1">LADESTA, društvo s ograničenom odgovornošću, agencija za ugostiteljstvo, turizam, poljoprivrednu proizvodnju, usluge i trgov, OIB 78319839863, Uble, uvala Pasadur,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LADESTA, društvo s ograničenom odgovornošću, agencija za ugostiteljstvo, turizam, poljoprivrednu proizvodnju, usluge i trgov</item>
    </izvorni_sadrzaj>
    <derivirana_varijabla naziv="DomainObject.Predmet.SudioniciListNaziv_1">
      <item>FINA RC Split, Podružnica Dubrovnik</item>
      <item>LADESTA, društvo s ograničenom odgovornošću, agencija za ugostiteljstvo, turizam, poljoprivrednu proizvodnju, usluge i trgov</item>
    </derivirana_varijabla>
  </DomainObject.Predmet.SudioniciListNaziv>
  <DomainObject.Predmet.SudioniciListAdressOIB>
    <izvorni_sadrzaj>
      <item>FINA RC Split, Podružnica Dubrovnik, OIB 85821130368, Vukovarska 2,20000 Dubrovnik</item>
      <item>LADESTA, društvo s ograničenom odgovornošću, agencija za ugostiteljstvo, turizam, poljoprivrednu proizvodnju, usluge i trgov, OIB 78319839863, Uble, uvala Pasadur,20290 Lastovo</item>
    </izvorni_sadrzaj>
    <derivirana_varijabla naziv="DomainObject.Predmet.SudioniciListAdressOIB_1">
      <item>FINA RC Split, Podružnica Dubrovnik, OIB 85821130368, Vukovarska 2,20000 Dubrovnik</item>
      <item>LADESTA, društvo s ograničenom odgovornošću, agencija za ugostiteljstvo, turizam, poljoprivrednu proizvodnju, usluge i trgov, OIB 78319839863, Uble, uvala Pasadur,20290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78319839863</item>
    </izvorni_sadrzaj>
    <derivirana_varijabla naziv="DomainObject.Predmet.SudioniciListNazivOIB_1">
      <item>, OIB 85821130368</item>
      <item>, OIB 78319839863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285</properties:Words>
  <properties:Characters>1449</properties:Characters>
  <properties:Lines>47</properties:Lines>
  <properties:Paragraphs>22</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2016-08-08T09:39:00Z</dcterms:created>
  <dc:creator>Mara Marčinko</dc:creator>
  <cp:lastModifiedBy>Mara Marčinko</cp:lastModifiedBy>
  <cp:lastPrinted>2016-05-03T06:11:00Z</cp:lastPrinted>
  <dcterms:modified xmlns:xsi="http://www.w3.org/2001/XMLSchema-instance" xsi:type="dcterms:W3CDTF">2016-08-09T05:51:00Z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