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38a07" w14:paraId="7138a07" w:rsidRDefault="002B7A9C" w:rsidP="00A6501C" w:rsidR="002B7A9C">
      <w:pPr>
        <w:jc w:val="both"/>
        <w15:collapsed w:val="false"/>
      </w:pPr>
    </w:p>
    <w:p w:rsidRDefault="002B7A9C" w:rsidR="002B7A9C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501C" w:rsidP="00A6501C" w:rsidR="00A6501C" w:rsidRPr="006100EF">
      <w:pPr>
        <w:jc w:val="both"/>
      </w:pPr>
      <w:r w:rsidRPr="006100EF">
        <w:t xml:space="preserve">REPUBLIKA HRVATSKA                                                                    </w:t>
      </w:r>
      <w:r>
        <w:t xml:space="preserve"> </w:t>
      </w:r>
      <w:r w:rsidR="002B7A9C">
        <w:t>7</w:t>
      </w:r>
      <w:r>
        <w:t xml:space="preserve">2 </w:t>
      </w:r>
      <w:r w:rsidRPr="006100EF">
        <w:t>St-</w:t>
      </w:r>
      <w:r w:rsidR="009C6150">
        <w:t>5863/2016</w:t>
      </w:r>
      <w:r w:rsidR="002B7A9C">
        <w:t>-34</w:t>
      </w:r>
    </w:p>
    <w:p w:rsidRDefault="00A6501C" w:rsidP="00A6501C" w:rsidR="00A6501C">
      <w:pPr>
        <w:jc w:val="both"/>
      </w:pPr>
      <w:r w:rsidRPr="006100EF">
        <w:t>TRGOVAČKI SUD U ZAGREBU</w:t>
      </w:r>
    </w:p>
    <w:p w:rsidRDefault="00876E51" w:rsidP="00A6501C" w:rsidR="00876E51" w:rsidRPr="006100EF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9C6150" w:rsidP="009C6150" w:rsidR="00A6501C" w:rsidRPr="006100EF">
      <w:pPr>
        <w:jc w:val="center"/>
      </w:pPr>
      <w:r w:rsidRPr="006100EF">
        <w:t>REPUBLIKA HRVATSKA</w:t>
      </w:r>
    </w:p>
    <w:p w:rsidRDefault="006768CE" w:rsidP="006768CE" w:rsidR="00A6501C">
      <w:pPr>
        <w:jc w:val="center"/>
      </w:pPr>
      <w:r>
        <w:t>Z  A  K  LJ  U  Č  A  K</w:t>
      </w:r>
    </w:p>
    <w:p w:rsidRDefault="006768CE" w:rsidP="00A6501C" w:rsidR="006768CE">
      <w:pPr>
        <w:jc w:val="both"/>
      </w:pPr>
    </w:p>
    <w:p w:rsidRDefault="009C6150" w:rsidP="009C6150" w:rsidR="009C6150" w:rsidRPr="000D7E78">
      <w:pPr>
        <w:jc w:val="both"/>
      </w:pPr>
      <w:r w:rsidRPr="000D7E78">
        <w:rPr>
          <w:lang w:val="pt-BR"/>
        </w:rPr>
        <w:t xml:space="preserve">Trgovački sud u Zagrebu, po sucu Nikoli Ribariću, kao stečajnom sucu, u stečajnom predmetu nad stečajnim dužnikom </w:t>
      </w:r>
      <w:r w:rsidRPr="00C52F4E">
        <w:t xml:space="preserve">Dom za starije i nemoćne osobe DOM MARIJAN u stečaju, </w:t>
      </w:r>
      <w:proofErr w:type="spellStart"/>
      <w:r w:rsidRPr="00C52F4E">
        <w:t>Soblinec</w:t>
      </w:r>
      <w:proofErr w:type="spellEnd"/>
      <w:r w:rsidRPr="00C52F4E">
        <w:t xml:space="preserve"> , </w:t>
      </w:r>
      <w:proofErr w:type="spellStart"/>
      <w:r w:rsidRPr="00C52F4E">
        <w:t>Žerjavinečka</w:t>
      </w:r>
      <w:proofErr w:type="spellEnd"/>
      <w:r w:rsidRPr="00C52F4E">
        <w:t xml:space="preserve"> 13, OIB:77280148535, MBS:080449262</w:t>
      </w:r>
      <w:r w:rsidRPr="000D7E78">
        <w:rPr>
          <w:lang w:val="pt-BR"/>
        </w:rPr>
        <w:t xml:space="preserve">, dana </w:t>
      </w:r>
      <w:r>
        <w:rPr>
          <w:lang w:val="pt-BR"/>
        </w:rPr>
        <w:t xml:space="preserve">3. travnja </w:t>
      </w:r>
      <w:r w:rsidRPr="000D7E78">
        <w:rPr>
          <w:lang w:val="pt-BR"/>
        </w:rPr>
        <w:t>201</w:t>
      </w:r>
      <w:r>
        <w:rPr>
          <w:lang w:val="pt-BR"/>
        </w:rPr>
        <w:t>7</w:t>
      </w:r>
      <w:r w:rsidRPr="000D7E78">
        <w:rPr>
          <w:lang w:val="pt-BR"/>
        </w:rPr>
        <w:t>.,</w:t>
      </w:r>
      <w:r w:rsidRPr="000D7E78">
        <w:t xml:space="preserve">   </w:t>
      </w:r>
    </w:p>
    <w:p w:rsidRDefault="006768CE" w:rsidP="006F649C" w:rsidR="006F649C" w:rsidRPr="002B7A9C">
      <w:pPr>
        <w:jc w:val="center"/>
        <w:rPr>
          <w:bCs/>
        </w:rPr>
      </w:pPr>
      <w:r w:rsidRPr="002B7A9C">
        <w:rPr>
          <w:bCs/>
        </w:rPr>
        <w:t xml:space="preserve">z  a  k  </w:t>
      </w:r>
      <w:proofErr w:type="spellStart"/>
      <w:r w:rsidRPr="002B7A9C">
        <w:rPr>
          <w:bCs/>
        </w:rPr>
        <w:t>lj</w:t>
      </w:r>
      <w:proofErr w:type="spellEnd"/>
      <w:r w:rsidRPr="002B7A9C">
        <w:rPr>
          <w:bCs/>
        </w:rPr>
        <w:t xml:space="preserve">  u  č  i  o  </w:t>
      </w:r>
      <w:r w:rsidR="003B7739" w:rsidRPr="002B7A9C">
        <w:rPr>
          <w:bCs/>
        </w:rPr>
        <w:t xml:space="preserve">  </w:t>
      </w:r>
      <w:r w:rsidR="006F649C" w:rsidRPr="002B7A9C">
        <w:rPr>
          <w:bCs/>
        </w:rPr>
        <w:t xml:space="preserve">   j e</w:t>
      </w:r>
    </w:p>
    <w:p w:rsidRDefault="006F649C" w:rsidP="006F649C" w:rsidR="006F649C"/>
    <w:p w:rsidRDefault="00946550" w:rsidP="00AD0BA6" w:rsidR="0078015F" w:rsidRPr="00E65925">
      <w:pPr>
        <w:jc w:val="both"/>
      </w:pPr>
      <w:r w:rsidRPr="00E65925">
        <w:t>I</w:t>
      </w:r>
      <w:r w:rsidR="0063780B" w:rsidRPr="00E65925">
        <w:t xml:space="preserve">     Skupština vjerovnika </w:t>
      </w:r>
      <w:r w:rsidR="009C6150" w:rsidRPr="00E65925">
        <w:t xml:space="preserve">Dom za starije i nemoćne osobe DOM MARIJAN u stečaju, </w:t>
      </w:r>
      <w:proofErr w:type="spellStart"/>
      <w:r w:rsidR="009C6150" w:rsidRPr="00E65925">
        <w:t>Soblinec</w:t>
      </w:r>
      <w:proofErr w:type="spellEnd"/>
      <w:r w:rsidR="009C6150" w:rsidRPr="00E65925">
        <w:t xml:space="preserve"> , </w:t>
      </w:r>
      <w:proofErr w:type="spellStart"/>
      <w:r w:rsidR="009C6150" w:rsidRPr="00E65925">
        <w:t>Žerjavinečka</w:t>
      </w:r>
      <w:proofErr w:type="spellEnd"/>
      <w:r w:rsidR="009C6150" w:rsidRPr="00E65925">
        <w:t xml:space="preserve"> 13, OIB:77280148535, MBS:080449262, </w:t>
      </w:r>
      <w:r w:rsidR="0078015F" w:rsidRPr="00E65925">
        <w:t xml:space="preserve">određuje se  </w:t>
      </w:r>
      <w:r w:rsidR="000B4B3B" w:rsidRPr="002B7A9C">
        <w:rPr>
          <w:b/>
        </w:rPr>
        <w:t>27</w:t>
      </w:r>
      <w:r w:rsidR="0078015F" w:rsidRPr="002B7A9C">
        <w:rPr>
          <w:b/>
        </w:rPr>
        <w:t>.</w:t>
      </w:r>
      <w:r w:rsidR="000B4B3B" w:rsidRPr="002B7A9C">
        <w:rPr>
          <w:b/>
        </w:rPr>
        <w:t xml:space="preserve"> travnja</w:t>
      </w:r>
      <w:r w:rsidR="00A6501C" w:rsidRPr="002B7A9C">
        <w:rPr>
          <w:b/>
        </w:rPr>
        <w:t xml:space="preserve"> 201</w:t>
      </w:r>
      <w:r w:rsidR="009C6150" w:rsidRPr="002B7A9C">
        <w:rPr>
          <w:b/>
        </w:rPr>
        <w:t>7</w:t>
      </w:r>
      <w:r w:rsidR="0078015F" w:rsidRPr="002B7A9C">
        <w:rPr>
          <w:b/>
        </w:rPr>
        <w:t xml:space="preserve">. godine u </w:t>
      </w:r>
      <w:r w:rsidR="00A6501C" w:rsidRPr="002B7A9C">
        <w:rPr>
          <w:b/>
        </w:rPr>
        <w:t>1</w:t>
      </w:r>
      <w:r w:rsidR="000B4B3B" w:rsidRPr="002B7A9C">
        <w:rPr>
          <w:b/>
        </w:rPr>
        <w:t>0</w:t>
      </w:r>
      <w:r w:rsidR="0078015F" w:rsidRPr="002B7A9C">
        <w:rPr>
          <w:b/>
        </w:rPr>
        <w:t>,</w:t>
      </w:r>
      <w:r w:rsidR="00876E51" w:rsidRPr="002B7A9C">
        <w:rPr>
          <w:b/>
        </w:rPr>
        <w:t>0</w:t>
      </w:r>
      <w:r w:rsidR="0078015F" w:rsidRPr="002B7A9C">
        <w:rPr>
          <w:b/>
        </w:rPr>
        <w:t>0 sati</w:t>
      </w:r>
      <w:r w:rsidR="0078015F" w:rsidRPr="00E65925">
        <w:t xml:space="preserve"> u prostorijama Trgovačkog suda </w:t>
      </w:r>
      <w:r w:rsidR="00E406C3" w:rsidRPr="00E65925">
        <w:t xml:space="preserve">u Zagrebu, Petrinjska 8, </w:t>
      </w:r>
      <w:r w:rsidR="00182A2F" w:rsidRPr="00E65925">
        <w:t>dvorana 96 (II kat ulične zgrade)</w:t>
      </w:r>
      <w:r w:rsidR="0078015F" w:rsidRPr="00E65925">
        <w:t>.</w:t>
      </w:r>
    </w:p>
    <w:p w:rsidRDefault="005900C9" w:rsidP="00AD0BA6" w:rsidR="005900C9" w:rsidRPr="00E65925">
      <w:pPr>
        <w:jc w:val="both"/>
      </w:pPr>
    </w:p>
    <w:p w:rsidRDefault="008876F7" w:rsidP="00AD0BA6" w:rsidR="00946550" w:rsidRPr="00E65925">
      <w:pPr>
        <w:jc w:val="both"/>
      </w:pPr>
      <w:r w:rsidRPr="00E65925">
        <w:t>II</w:t>
      </w:r>
      <w:r w:rsidR="0078015F" w:rsidRPr="00E65925">
        <w:t xml:space="preserve">      Dnevni red skupštine je:</w:t>
      </w:r>
    </w:p>
    <w:p w:rsidRDefault="00946550" w:rsidP="00182A2F" w:rsidR="00182A2F" w:rsidRPr="00E65925">
      <w:pPr>
        <w:jc w:val="both"/>
      </w:pPr>
      <w:r w:rsidRPr="00E65925">
        <w:t xml:space="preserve"> </w:t>
      </w:r>
      <w:r w:rsidR="0078015F" w:rsidRPr="00E65925">
        <w:t>-</w:t>
      </w:r>
      <w:r w:rsidR="00864607" w:rsidRPr="00E65925">
        <w:t xml:space="preserve">  </w:t>
      </w:r>
      <w:r w:rsidR="000F706E" w:rsidRPr="00E65925">
        <w:t xml:space="preserve">   </w:t>
      </w:r>
      <w:r w:rsidR="00182A2F" w:rsidRPr="00E65925">
        <w:t xml:space="preserve">donošenje odluke oko sklapanja ugovora o zakupu na rok dulji od 6 mjeseci za nekretninu upisanu u zemljišnim knjigama Zemljišnoknjižnog odjela Sesvete, Općinskog građanskog suda u Zagrebu </w:t>
      </w:r>
    </w:p>
    <w:p w:rsidRDefault="00182A2F" w:rsidP="00182A2F" w:rsidR="00182A2F" w:rsidRPr="00E65925">
      <w:pPr>
        <w:pStyle w:val="Odlomakpopisa"/>
        <w:jc w:val="both"/>
        <w:rPr>
          <w:sz w:val="24"/>
          <w:szCs w:val="24"/>
        </w:rPr>
      </w:pPr>
      <w:r w:rsidRPr="00E65925">
        <w:rPr>
          <w:sz w:val="24"/>
          <w:szCs w:val="24"/>
        </w:rPr>
        <w:t xml:space="preserve">1.  zk.ul.3349, kuća br.13 i dvorište, površine 1186 m2 odnosno 360 </w:t>
      </w:r>
      <w:proofErr w:type="spellStart"/>
      <w:r w:rsidRPr="00E65925">
        <w:rPr>
          <w:sz w:val="24"/>
          <w:szCs w:val="24"/>
        </w:rPr>
        <w:t>čhv</w:t>
      </w:r>
      <w:proofErr w:type="spellEnd"/>
      <w:r w:rsidRPr="00E65925">
        <w:rPr>
          <w:sz w:val="24"/>
          <w:szCs w:val="24"/>
        </w:rPr>
        <w:t xml:space="preserve"> </w:t>
      </w:r>
    </w:p>
    <w:p w:rsidRDefault="00182A2F" w:rsidP="00946550" w:rsidR="00182A2F" w:rsidRPr="00E65925">
      <w:pPr>
        <w:jc w:val="both"/>
      </w:pPr>
    </w:p>
    <w:p w:rsidRDefault="006F649C" w:rsidP="006F649C" w:rsidR="006F649C" w:rsidRPr="002B7A9C">
      <w:pPr>
        <w:jc w:val="center"/>
        <w:rPr>
          <w:bCs/>
        </w:rPr>
      </w:pPr>
      <w:r w:rsidRPr="002B7A9C">
        <w:rPr>
          <w:bCs/>
        </w:rPr>
        <w:t>O    b     r    a    z    l    o    ž    e    n  j    e</w:t>
      </w:r>
    </w:p>
    <w:p w:rsidRDefault="006F649C" w:rsidP="006F649C" w:rsidR="006F649C" w:rsidRPr="002477AD">
      <w:pPr>
        <w:jc w:val="center"/>
        <w:rPr>
          <w:b/>
          <w:bCs/>
        </w:rPr>
      </w:pPr>
    </w:p>
    <w:p w:rsidRDefault="00946550" w:rsidP="00AD0BA6" w:rsidR="00CA5E88">
      <w:pPr>
        <w:jc w:val="both"/>
      </w:pPr>
      <w:r>
        <w:t xml:space="preserve">Stečajni upravitelj podnio je sudu prijedlog za </w:t>
      </w:r>
      <w:r w:rsidR="00A6501C">
        <w:t xml:space="preserve">sazivanjem skupštine vjerovnika </w:t>
      </w:r>
      <w:r w:rsidR="00CA5E88">
        <w:t>radi dobivanja suglasnosti za sklapanje ugovora o zakupu nekretnine na rok dulji od 6 mjeseci. U navedenoj nekretnini stečajni upravitelj je zatekao 30-</w:t>
      </w:r>
      <w:proofErr w:type="spellStart"/>
      <w:r w:rsidR="00CA5E88">
        <w:t>ak</w:t>
      </w:r>
      <w:proofErr w:type="spellEnd"/>
      <w:r w:rsidR="00CA5E88">
        <w:t xml:space="preserve"> korisnika doma za starije i nemoćne osobe. U prostoru trenutno boravi 20- </w:t>
      </w:r>
      <w:proofErr w:type="spellStart"/>
      <w:r w:rsidR="00CA5E88">
        <w:t>ak</w:t>
      </w:r>
      <w:proofErr w:type="spellEnd"/>
      <w:r w:rsidR="00CA5E88">
        <w:t xml:space="preserve"> korisnika, a predmetni ugovor istječe 30.4.2017. </w:t>
      </w:r>
    </w:p>
    <w:p w:rsidRDefault="00CA5E88" w:rsidP="00AD0BA6" w:rsidR="00CA5E88">
      <w:pPr>
        <w:jc w:val="both"/>
      </w:pPr>
    </w:p>
    <w:p w:rsidRDefault="002B671D" w:rsidP="00AD0BA6" w:rsidR="000C59E5">
      <w:pPr>
        <w:jc w:val="both"/>
      </w:pPr>
      <w:r>
        <w:t>Te</w:t>
      </w:r>
      <w:r w:rsidR="00946550">
        <w:t>meljem prijedloga stečajnog upravitelja</w:t>
      </w:r>
      <w:r w:rsidR="008876F7">
        <w:t>, a u skladu s člankom</w:t>
      </w:r>
      <w:r w:rsidR="000C59E5">
        <w:t xml:space="preserve"> 104. i 230. Stečajnog zakona (NN 71/15; dalje SZ), sud je odredio skupštinu radi</w:t>
      </w:r>
      <w:r w:rsidR="008876F7">
        <w:t xml:space="preserve"> donošenja </w:t>
      </w:r>
      <w:r w:rsidR="004C407E">
        <w:t>predložene</w:t>
      </w:r>
      <w:r w:rsidR="008876F7">
        <w:t xml:space="preserve"> odluke  i nužnosti što hitnijeg </w:t>
      </w:r>
      <w:r w:rsidR="007519D4">
        <w:t>vođenja</w:t>
      </w:r>
      <w:r w:rsidR="008876F7">
        <w:t xml:space="preserve"> ovog postupka.</w:t>
      </w:r>
      <w:r w:rsidR="000612B9">
        <w:t xml:space="preserve"> </w:t>
      </w:r>
    </w:p>
    <w:p w:rsidRDefault="000C59E5" w:rsidP="00AD0BA6" w:rsidR="000C59E5">
      <w:pPr>
        <w:jc w:val="both"/>
      </w:pPr>
    </w:p>
    <w:p w:rsidRDefault="001D2EFC" w:rsidP="00AD0BA6" w:rsidR="000C59E5">
      <w:pPr>
        <w:jc w:val="both"/>
      </w:pPr>
      <w:r>
        <w:t xml:space="preserve">Poziv za </w:t>
      </w:r>
      <w:r w:rsidR="00C13845">
        <w:t>skupštinu vjerovnika</w:t>
      </w:r>
      <w:r>
        <w:t xml:space="preserve"> obja</w:t>
      </w:r>
      <w:r w:rsidR="0078015F">
        <w:t xml:space="preserve">viti će se </w:t>
      </w:r>
      <w:r w:rsidR="000C59E5">
        <w:t>na mrežnim stranicama E oglasna ploča u skladu s odredbom članka 12. SZ-a.</w:t>
      </w:r>
    </w:p>
    <w:p w:rsidRDefault="000C59E5" w:rsidP="00AD0BA6" w:rsidR="000C59E5">
      <w:pPr>
        <w:jc w:val="both"/>
      </w:pPr>
    </w:p>
    <w:p w:rsidRDefault="000C59E5" w:rsidP="00C91585" w:rsidR="000612B9">
      <w:pPr>
        <w:jc w:val="both"/>
      </w:pPr>
      <w:r>
        <w:t>Slijedom navedenoga odlučeno je kao u izreci.</w:t>
      </w:r>
    </w:p>
    <w:p w:rsidRDefault="002B7A9C" w:rsidP="006F649C" w:rsidR="002B7A9C">
      <w:pPr>
        <w:jc w:val="center"/>
      </w:pPr>
    </w:p>
    <w:p w:rsidRDefault="0081746E" w:rsidP="006F649C" w:rsidR="006F649C">
      <w:pPr>
        <w:jc w:val="center"/>
      </w:pPr>
      <w:r>
        <w:t xml:space="preserve">U Zagrebu, </w:t>
      </w:r>
      <w:r w:rsidR="000C59E5">
        <w:t>3</w:t>
      </w:r>
      <w:r w:rsidR="006F649C">
        <w:t>.</w:t>
      </w:r>
      <w:r w:rsidR="000C59E5">
        <w:t xml:space="preserve"> travnja</w:t>
      </w:r>
      <w:r w:rsidR="004C407E">
        <w:t xml:space="preserve">  20</w:t>
      </w:r>
      <w:r w:rsidR="000C59E5">
        <w:t>17</w:t>
      </w:r>
      <w:r w:rsidR="006F649C">
        <w:t>. godine</w:t>
      </w:r>
    </w:p>
    <w:p w:rsidRDefault="002B7A9C" w:rsidP="00597BE1" w:rsidR="002B7A9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B7A9C" w:rsidP="00597BE1" w:rsidR="002B7A9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B7A9C" w:rsidP="00E91121" w:rsidR="002B7A9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B7A9C" w:rsidP="00E91121" w:rsidR="002B7A9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B7A9C" w:rsidP="00E91121" w:rsidR="002B7A9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B7A9C" w:rsidP="00E91121" w:rsidR="002B7A9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2B7A9C" w:rsidP="00E91121" w:rsidR="002B7A9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B7A9C" w:rsidP="00E91121" w:rsidR="002B7A9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B7A9C" w:rsidP="00E91121" w:rsidR="002B7A9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2B7A9C" w:rsidP="00E91121" w:rsidR="002B7A9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B7A9C" w:rsidP="00597BE1" w:rsidR="002B7A9C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F649C" w:rsidP="006F649C" w:rsidR="006F649C"/>
    <w:p w:rsidRDefault="006F649C" w:rsidP="006F649C" w:rsidR="006F649C">
      <w:r>
        <w:t>Pouka o pravnom lijeku:</w:t>
      </w:r>
    </w:p>
    <w:p w:rsidRDefault="004C407E" w:rsidR="00692888">
      <w:r>
        <w:t xml:space="preserve">Protiv </w:t>
      </w:r>
      <w:r w:rsidR="006768CE">
        <w:t>zaključka</w:t>
      </w:r>
      <w:r>
        <w:t xml:space="preserve"> žalba nije dopuštena</w:t>
      </w:r>
      <w:r w:rsidR="00B87E8D">
        <w:t xml:space="preserve"> ( čl. 1</w:t>
      </w:r>
      <w:r w:rsidR="00C91585">
        <w:t>9</w:t>
      </w:r>
      <w:r w:rsidR="00B87E8D">
        <w:t xml:space="preserve">. Stavak </w:t>
      </w:r>
      <w:r w:rsidR="00C91585">
        <w:t>7</w:t>
      </w:r>
      <w:r w:rsidR="00B87E8D">
        <w:t>. SZ-a )</w:t>
      </w:r>
      <w:r w:rsidR="006F649C">
        <w:t>.</w:t>
      </w:r>
      <w:r w:rsidR="00A7380F">
        <w:tab/>
      </w:r>
      <w:r w:rsidR="00692888">
        <w:tab/>
      </w:r>
      <w:r w:rsidR="00692888">
        <w:tab/>
      </w:r>
      <w:r w:rsidR="00692888">
        <w:tab/>
      </w:r>
      <w:r w:rsidR="009035DB">
        <w:t xml:space="preserve">         </w:t>
      </w:r>
    </w:p>
    <w:p w:rsidRDefault="002B7A9C" w:rsidR="002B7A9C"/>
    <w:p w:rsidRDefault="002B7A9C" w:rsidR="002B7A9C">
      <w:bookmarkStart w:name="_GoBack" w:id="0"/>
      <w:bookmarkEnd w:id="0"/>
    </w:p>
    <w:sectPr w:rsidR="002B7A9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1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12B9"/>
    <w:rsid w:val="00062BEB"/>
    <w:rsid w:val="00065DDC"/>
    <w:rsid w:val="000667E0"/>
    <w:rsid w:val="00071632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3B"/>
    <w:rsid w:val="000B4B9B"/>
    <w:rsid w:val="000B54A7"/>
    <w:rsid w:val="000C4996"/>
    <w:rsid w:val="000C5332"/>
    <w:rsid w:val="000C59E5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4E1B"/>
    <w:rsid w:val="000F5051"/>
    <w:rsid w:val="000F706E"/>
    <w:rsid w:val="00100819"/>
    <w:rsid w:val="00104028"/>
    <w:rsid w:val="00110CF3"/>
    <w:rsid w:val="00111F49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A2F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1E81"/>
    <w:rsid w:val="001D2EFC"/>
    <w:rsid w:val="001D4448"/>
    <w:rsid w:val="001D75A0"/>
    <w:rsid w:val="001D766C"/>
    <w:rsid w:val="001D7DEE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1EEA"/>
    <w:rsid w:val="00233F3B"/>
    <w:rsid w:val="00233F55"/>
    <w:rsid w:val="00237017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671D"/>
    <w:rsid w:val="002B7A9C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1CAF"/>
    <w:rsid w:val="003B2301"/>
    <w:rsid w:val="003B3140"/>
    <w:rsid w:val="003B3C0B"/>
    <w:rsid w:val="003B4704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31DE"/>
    <w:rsid w:val="00435E5D"/>
    <w:rsid w:val="00446CC0"/>
    <w:rsid w:val="00447166"/>
    <w:rsid w:val="0045019F"/>
    <w:rsid w:val="00450A26"/>
    <w:rsid w:val="0045278D"/>
    <w:rsid w:val="00452FC7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77268"/>
    <w:rsid w:val="00480A62"/>
    <w:rsid w:val="0048164C"/>
    <w:rsid w:val="00482BB6"/>
    <w:rsid w:val="004867B9"/>
    <w:rsid w:val="00490FD4"/>
    <w:rsid w:val="00490FF3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07E"/>
    <w:rsid w:val="004C4547"/>
    <w:rsid w:val="004C45A8"/>
    <w:rsid w:val="004C46BF"/>
    <w:rsid w:val="004C5E73"/>
    <w:rsid w:val="004C6227"/>
    <w:rsid w:val="004C6460"/>
    <w:rsid w:val="004C649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43F3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00C9"/>
    <w:rsid w:val="00594568"/>
    <w:rsid w:val="00595A31"/>
    <w:rsid w:val="005964C6"/>
    <w:rsid w:val="005A3C4C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455D"/>
    <w:rsid w:val="005F5EAF"/>
    <w:rsid w:val="006040D4"/>
    <w:rsid w:val="006041C9"/>
    <w:rsid w:val="0060508C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68CE"/>
    <w:rsid w:val="00677378"/>
    <w:rsid w:val="00677445"/>
    <w:rsid w:val="00677C48"/>
    <w:rsid w:val="00683FFF"/>
    <w:rsid w:val="0068586E"/>
    <w:rsid w:val="006873D0"/>
    <w:rsid w:val="00687B3A"/>
    <w:rsid w:val="00691B0A"/>
    <w:rsid w:val="00692888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1D93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1775"/>
    <w:rsid w:val="00742022"/>
    <w:rsid w:val="00742AB0"/>
    <w:rsid w:val="00745A8E"/>
    <w:rsid w:val="00746ADC"/>
    <w:rsid w:val="00747746"/>
    <w:rsid w:val="007519D4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015F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20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746E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4607"/>
    <w:rsid w:val="0086534E"/>
    <w:rsid w:val="008654B5"/>
    <w:rsid w:val="00866DAB"/>
    <w:rsid w:val="0087199F"/>
    <w:rsid w:val="00873925"/>
    <w:rsid w:val="00876774"/>
    <w:rsid w:val="00876E51"/>
    <w:rsid w:val="008802C7"/>
    <w:rsid w:val="00882D0B"/>
    <w:rsid w:val="0088592C"/>
    <w:rsid w:val="00886A35"/>
    <w:rsid w:val="008876F7"/>
    <w:rsid w:val="00887ADA"/>
    <w:rsid w:val="00887F6F"/>
    <w:rsid w:val="00890448"/>
    <w:rsid w:val="00890C49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035DB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6550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D7A"/>
    <w:rsid w:val="009C1FB6"/>
    <w:rsid w:val="009C6150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671E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501C"/>
    <w:rsid w:val="00A660F0"/>
    <w:rsid w:val="00A6724D"/>
    <w:rsid w:val="00A70403"/>
    <w:rsid w:val="00A7050C"/>
    <w:rsid w:val="00A734F7"/>
    <w:rsid w:val="00A7380F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FF8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1641"/>
    <w:rsid w:val="00B73F59"/>
    <w:rsid w:val="00B771FB"/>
    <w:rsid w:val="00B84E35"/>
    <w:rsid w:val="00B86A08"/>
    <w:rsid w:val="00B87E8D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3845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1585"/>
    <w:rsid w:val="00C92A35"/>
    <w:rsid w:val="00C931EF"/>
    <w:rsid w:val="00C95873"/>
    <w:rsid w:val="00C95A4B"/>
    <w:rsid w:val="00C96164"/>
    <w:rsid w:val="00C968E1"/>
    <w:rsid w:val="00C97CC6"/>
    <w:rsid w:val="00CA23C6"/>
    <w:rsid w:val="00CA3EA2"/>
    <w:rsid w:val="00CA47AD"/>
    <w:rsid w:val="00CA5C13"/>
    <w:rsid w:val="00CA5E88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5729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365"/>
    <w:rsid w:val="00DA59B4"/>
    <w:rsid w:val="00DA6233"/>
    <w:rsid w:val="00DA67E0"/>
    <w:rsid w:val="00DA6FC6"/>
    <w:rsid w:val="00DB0C96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4F81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06C3"/>
    <w:rsid w:val="00E46D00"/>
    <w:rsid w:val="00E509F1"/>
    <w:rsid w:val="00E5273B"/>
    <w:rsid w:val="00E56661"/>
    <w:rsid w:val="00E571FD"/>
    <w:rsid w:val="00E5721F"/>
    <w:rsid w:val="00E57E8B"/>
    <w:rsid w:val="00E646AD"/>
    <w:rsid w:val="00E65925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1A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421D"/>
    <w:rsid w:val="00F45006"/>
    <w:rsid w:val="00F47F53"/>
    <w:rsid w:val="00F51B87"/>
    <w:rsid w:val="00F529C9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0F57"/>
    <w:rsid w:val="00F94772"/>
    <w:rsid w:val="00F97790"/>
    <w:rsid w:val="00FA1E74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82A2F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 w:val="22"/>
      <w:szCs w:val="20"/>
    </w:rPr>
  </w:style>
  <w:style w:styleId="Tekstrezerviranogmjesta" w:type="character">
    <w:name w:val="Placeholder Text"/>
    <w:basedOn w:val="Zadanifontodlomka"/>
    <w:uiPriority w:val="99"/>
    <w:semiHidden/>
    <w:rsid w:val="002B7A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B7A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A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A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A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B7A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B7A9C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B7A9C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B7A9C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82A2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szCs w:val="20"/>
    </w:rPr>
  </w:style>
  <w:style w:styleId="Tekstrezerviranogmjesta" w:type="character">
    <w:name w:val="Placeholder Text"/>
    <w:basedOn w:val="Zadanifontodlomka"/>
    <w:uiPriority w:val="99"/>
    <w:semiHidden/>
    <w:rsid w:val="002B7A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7A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A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A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A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B7A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B7A9C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B7A9C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B7A9C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5863</izvorni_sadrzaj>
    <derivirana_varijabla naziv="DomainObject.Predmet.Broj_1">5863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St-5863/2016</izvorni_sadrzaj>
    <derivirana_varijabla naziv="DomainObject.Predmet.OznakaBroj_1">St-5863/2016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za starije i nemoćne osobe DOM MARIJAN</izvorni_sadrzaj>
    <derivirana_varijabla naziv="DomainObject.Predmet.ProtustrankaFormated_1">  Dom za starije i nemoćne osobe DOM MARIJAN</derivirana_varijabla>
  </DomainObject.Predmet.ProtustrankaFormated>
  <DomainObject.Predmet.ProtustrankaFormatedOIB>
    <izvorni_sadrzaj>  Dom za starije i nemoćne osobe DOM MARIJAN, OIB 77280148535</izvorni_sadrzaj>
    <derivirana_varijabla naziv="DomainObject.Predmet.ProtustrankaFormatedOIB_1">  Dom za starije i nemoćne osobe DOM MARIJAN, OIB 77280148535</derivirana_varijabla>
  </DomainObject.Predmet.ProtustrankaFormatedOIB>
  <DomainObject.Predmet.ProtustrankaFormatedWithAdress>
    <izvorni_sadrzaj> Dom za starije i nemoćne osobe DOM MARIJAN, Žerjavinečka 13, 10360 Soblinec</izvorni_sadrzaj>
    <derivirana_varijabla naziv="DomainObject.Predmet.ProtustrankaFormatedWithAdress_1"> Dom za starije i nemoćne osobe DOM MARIJAN, Žerjavinečka 13, 10360 Soblinec</derivirana_varijabla>
  </DomainObject.Predmet.ProtustrankaFormatedWithAdress>
  <DomainObject.Predmet.ProtustrankaFormatedWithAdressOIB>
    <izvorni_sadrzaj> Dom za starije i nemoćne osobe DOM MARIJAN, OIB 77280148535, Žerjavinečka 13, 10360 Soblinec</izvorni_sadrzaj>
    <derivirana_varijabla naziv="DomainObject.Predmet.ProtustrankaFormatedWithAdressOIB_1"> Dom za starije i nemoćne osobe DOM MARIJAN, OIB 77280148535, Žerjavinečka 13, 10360 Soblinec</derivirana_varijabla>
  </DomainObject.Predmet.ProtustrankaFormatedWithAdressOIB>
  <DomainObject.Predmet.ProtustrankaWithAdress>
    <izvorni_sadrzaj>Dom za starije i nemoćne osobe DOM MARIJAN Žerjavinečka 13, 10360 Soblinec</izvorni_sadrzaj>
    <derivirana_varijabla naziv="DomainObject.Predmet.ProtustrankaWithAdress_1">Dom za starije i nemoćne osobe DOM MARIJAN Žerjavinečka 13, 10360 Soblinec</derivirana_varijabla>
  </DomainObject.Predmet.ProtustrankaWithAdress>
  <DomainObject.Predmet.ProtustrankaWithAdressOIB>
    <izvorni_sadrzaj>Dom za starije i nemoćne osobe DOM MARIJAN, OIB 77280148535, Žerjavinečka 13, 10360 Soblinec</izvorni_sadrzaj>
    <derivirana_varijabla naziv="DomainObject.Predmet.ProtustrankaWithAdressOIB_1">Dom za starije i nemoćne osobe DOM MARIJAN, OIB 77280148535, Žerjavinečka 13, 10360 Soblinec</derivirana_varijabla>
  </DomainObject.Predmet.ProtustrankaWithAdressOIB>
  <DomainObject.Predmet.ProtustrankaNazivFormated>
    <izvorni_sadrzaj>Dom za starije i nemoćne osobe DOM MARIJAN</izvorni_sadrzaj>
    <derivirana_varijabla naziv="DomainObject.Predmet.ProtustrankaNazivFormated_1">Dom za starije i nemoćne osobe DOM MARIJAN</derivirana_varijabla>
  </DomainObject.Predmet.ProtustrankaNazivFormated>
  <DomainObject.Predmet.ProtustrankaNazivFormatedOIB>
    <izvorni_sadrzaj>Dom za starije i nemoćne osobe DOM MARIJAN, OIB 77280148535</izvorni_sadrzaj>
    <derivirana_varijabla naziv="DomainObject.Predmet.ProtustrankaNazivFormatedOIB_1">Dom za starije i nemoćne osobe DOM MARIJAN, OIB 77280148535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DOM MARIJAN</item>
    </izvorni_sadrzaj>
    <derivirana_varijabla naziv="DomainObject.Predmet.ProtuStrankaListFormated_1">
      <item>Dom za starije i nemoćne osobe DOM MARIJAN</item>
    </derivirana_varijabla>
  </DomainObject.Predmet.ProtuStrankaListFormated>
  <DomainObject.Predmet.ProtuStrankaListFormatedOIB>
    <izvorni_sadrzaj>
      <item>Dom za starije i nemoćne osobe DOM MARIJAN, OIB 77280148535</item>
    </izvorni_sadrzaj>
    <derivirana_varijabla naziv="DomainObject.Predmet.ProtuStrankaListFormatedOIB_1">
      <item>Dom za starije i nemoćne osobe DOM MARIJAN, OIB 77280148535</item>
    </derivirana_varijabla>
  </DomainObject.Predmet.ProtuStrankaListFormatedOIB>
  <DomainObject.Predmet.ProtuStrankaListFormatedWithAdress>
    <izvorni_sadrzaj>
      <item>Dom za starije i nemoćne osobe DOM MARIJAN, Žerjavinečka 13, 10360 Soblinec</item>
    </izvorni_sadrzaj>
    <derivirana_varijabla naziv="DomainObject.Predmet.ProtuStrankaListFormatedWithAdress_1">
      <item>Dom za starije i nemoćne osobe DOM MARIJAN, Žerjavinečka 13, 10360 Soblinec</item>
    </derivirana_varijabla>
  </DomainObject.Predmet.ProtuStrankaListFormatedWithAdress>
  <DomainObject.Predmet.ProtuStrankaListFormatedWithAdressOIB>
    <izvorni_sadrzaj>
      <item>Dom za starije i nemoćne osobe DOM MARIJAN, OIB 77280148535, Žerjavinečka 13, 10360 Soblinec</item>
    </izvorni_sadrzaj>
    <derivirana_varijabla naziv="DomainObject.Predmet.ProtuStrankaListFormatedWithAdressOIB_1">
      <item>Dom za starije i nemoćne osobe DOM MARIJAN, OIB 77280148535, Žerjavinečka 13, 10360 Soblinec</item>
    </derivirana_varijabla>
  </DomainObject.Predmet.ProtuStrankaListFormatedWithAdressOIB>
  <DomainObject.Predmet.ProtuStrankaListNazivFormated>
    <izvorni_sadrzaj>
      <item>Dom za starije i nemoćne osobe DOM MARIJAN</item>
    </izvorni_sadrzaj>
    <derivirana_varijabla naziv="DomainObject.Predmet.ProtuStrankaListNazivFormated_1">
      <item>Dom za starije i nemoćne osobe DOM MARIJAN</item>
    </derivirana_varijabla>
  </DomainObject.Predmet.ProtuStrankaListNazivFormated>
  <DomainObject.Predmet.ProtuStrankaListNazivFormatedOIB>
    <izvorni_sadrzaj>
      <item>Dom za starije i nemoćne osobe DOM MARIJAN, OIB 77280148535</item>
    </izvorni_sadrzaj>
    <derivirana_varijabla naziv="DomainObject.Predmet.ProtuStrankaListNazivFormatedOIB_1">
      <item>Dom za starije i nemoćne osobe DOM MARIJAN, OIB 77280148535</item>
    </derivirana_varijabla>
  </DomainObject.Predmet.ProtuStrankaListNazivFormatedOIB>
  <DomainObject.Predmet.OstaliListFormated>
    <izvorni_sadrzaj>
      <item>ŽUPANIJSKO DRŽAVNO ODVJETNIŠTVO U ZAGREBU</item>
      <item>BUTERIN&amp;POSAVEC odvjetničko društvo, društvo s ograničenom odgovornošću</item>
      <item>Goran Marijan</item>
      <item>Financijska agencija</item>
      <item>Addiko Bank dioničko društvo</item>
      <item>REPUBLIKA HRVATSKA MINISTARSTVO FINANCIJA</item>
      <item>MINISTARSTVO PRAVOSUĐA</item>
      <item>OPĆINSKI GRAĐANSKI SUD U ZAGREBU</item>
    </izvorni_sadrzaj>
    <derivirana_varijabla naziv="DomainObject.Predmet.OstaliListFormated_1">
      <item>ŽUPANIJSKO DRŽAVNO ODVJETNIŠTVO U ZAGREBU</item>
      <item>BUTERIN&amp;POSAVEC odvjetničko društvo, društvo s ograničenom odgovornošću</item>
      <item>Goran Marijan</item>
      <item>Financijska agencija</item>
      <item>Addiko Bank dioničko društvo</item>
      <item>REPUBLIKA HRVATSKA MINISTARSTVO FINANCIJA</item>
      <item>MINISTARSTVO PRAVOSUĐA</item>
      <item>OPĆINSKI GRAĐANSKI SUD U ZAGREBU</item>
    </derivirana_varijabla>
  </DomainObject.Predmet.OstaliListFormated>
  <DomainObject.Predmet.OstaliListFormatedOIB>
    <izvorni_sadrzaj>
      <item>ŽUPANIJSKO DRŽAVNO ODVJETNIŠTVO U ZAGREBU, OIB 16488001145</item>
      <item>BUTERIN&amp;POSAVEC odvjetničko društvo, društvo s ograničenom odgovornošću, OIB 88443826619</item>
      <item>Goran Marijan, OIB 85695288480</item>
      <item>Financijska agencija, OIB 85821130368</item>
      <item>Addiko Bank dioničko društvo, OIB 14036333877</item>
      <item>REPUBLIKA HRVATSKA MINISTARSTVO FINANCIJA, OIB 18683136487</item>
      <item>MINISTARSTVO PRAVOSUĐA, OIB 26635293339</item>
      <item>OPĆINSKI GRAĐANSKI SUD U ZAGREBU, OIB 01252163117</item>
    </izvorni_sadrzaj>
    <derivirana_varijabla naziv="DomainObject.Predmet.OstaliListFormatedOIB_1">
      <item>ŽUPANIJSKO DRŽAVNO ODVJETNIŠTVO U ZAGREBU, OIB 16488001145</item>
      <item>BUTERIN&amp;POSAVEC odvjetničko društvo, društvo s ograničenom odgovornošću, OIB 88443826619</item>
      <item>Goran Marijan, OIB 85695288480</item>
      <item>Financijska agencija, OIB 85821130368</item>
      <item>Addiko Bank dioničko društvo, OIB 14036333877</item>
      <item>REPUBLIKA HRVATSKA MINISTARSTVO FINANCIJA, OIB 18683136487</item>
      <item>MINISTARSTVO PRAVOSUĐA, OIB 26635293339</item>
      <item>OPĆINSKI GRAĐANSKI SUD U ZAGREBU, OIB 01252163117</item>
    </derivirana_varijabla>
  </DomainObject.Predmet.OstaliListFormatedOIB>
  <DomainObject.Predmet.OstaliListFormatedWithAdress>
    <izvorni_sadrzaj>
      <item>ŽUPANIJSKO DRŽAVNO ODVJETNIŠTVO U ZAGREBU, Savska Cesta 41, 10000 Zagreb</item>
      <item>BUTERIN&amp;POSAVEC odvjetničko društvo, društvo s ograničenom odgovornošću, Draškovićeva 82, 10000 Zagreb</item>
      <item>Goran Marijan, Meraška 33, 10000 Zagreb</item>
      <item>Financijska agencija, Ulica grada Vukovara 70, 10000 Zagreb</item>
      <item>Addiko Bank dioničko društvo, Slavonska avenija 6, 10000 Zagreb</item>
      <item>REPUBLIKA HRVATSKA MINISTARSTVO FINANCIJA, Av. Dubrovnik 32, 10000 Zagreb</item>
      <item>MINISTARSTVO PRAVOSUĐA, Ulica grada Vukovara 49, 10000 Zagreb</item>
      <item>OPĆINSKI GRAĐANSKI SUD U ZAGREBU, Bjelovarska 2, 10360 Sesvete</item>
    </izvorni_sadrzaj>
    <derivirana_varijabla naziv="DomainObject.Predmet.OstaliListFormatedWithAdress_1">
      <item>ŽUPANIJSKO DRŽAVNO ODVJETNIŠTVO U ZAGREBU, Savska Cesta 41, 10000 Zagreb</item>
      <item>BUTERIN&amp;POSAVEC odvjetničko društvo, društvo s ograničenom odgovornošću, Draškovićeva 82, 10000 Zagreb</item>
      <item>Goran Marijan, Meraška 33, 10000 Zagreb</item>
      <item>Financijska agencija, Ulica grada Vukovara 70, 10000 Zagreb</item>
      <item>Addiko Bank dioničko društvo, Slavonska avenija 6, 10000 Zagreb</item>
      <item>REPUBLIKA HRVATSKA MINISTARSTVO FINANCIJA, Av. Dubrovnik 32, 10000 Zagreb</item>
      <item>MINISTARSTVO PRAVOSUĐA, Ulica grada Vukovara 49, 10000 Zagreb</item>
      <item>OPĆINSKI GRAĐANSKI SUD U ZAGREBU, Bjelovarska 2, 10360 Sesvete</item>
    </derivirana_varijabla>
  </DomainObject.Predmet.OstaliListFormatedWithAdress>
  <DomainObject.Predmet.OstaliListFormatedWithAdressOIB>
    <izvorni_sadrzaj>
      <item>ŽUPANIJSKO DRŽAVNO ODVJETNIŠTVO U ZAGREBU, OIB 16488001145, Savska Cesta 41, 10000 Zagreb</item>
      <item>BUTERIN&amp;POSAVEC odvjetničko društvo, društvo s ograničenom odgovornošću, OIB 88443826619, Draškovićeva 82, 10000 Zagreb</item>
      <item>Goran Marijan, OIB 85695288480, Meraška 33, 10000 Zagreb</item>
      <item>Financijska agencija, OIB 85821130368, Ulica grada Vukovara 70, 10000 Zagreb</item>
      <item>Addiko Bank dioničko društvo, OIB 14036333877, Slavonska avenija 6, 10000 Zagreb</item>
      <item>REPUBLIKA HRVATSKA MINISTARSTVO FINANCIJA, OIB 18683136487, Av. Dubrovnik 32, 10000 Zagreb</item>
      <item>MINISTARSTVO PRAVOSUĐA, OIB 26635293339, Ulica grada Vukovara 49, 10000 Zagreb</item>
      <item>OPĆINSKI GRAĐANSKI SUD U ZAGREBU, OIB 01252163117, Bjelovarska 2, 10360 Sesvete</item>
    </izvorni_sadrzaj>
    <derivirana_varijabla naziv="DomainObject.Predmet.OstaliListFormatedWithAdressOIB_1">
      <item>ŽUPANIJSKO DRŽAVNO ODVJETNIŠTVO U ZAGREBU, OIB 16488001145, Savska Cesta 41, 10000 Zagreb</item>
      <item>BUTERIN&amp;POSAVEC odvjetničko društvo, društvo s ograničenom odgovornošću, OIB 88443826619, Draškovićeva 82, 10000 Zagreb</item>
      <item>Goran Marijan, OIB 85695288480, Meraška 33, 10000 Zagreb</item>
      <item>Financijska agencija, OIB 85821130368, Ulica grada Vukovara 70, 10000 Zagreb</item>
      <item>Addiko Bank dioničko društvo, OIB 14036333877, Slavonska avenija 6, 10000 Zagreb</item>
      <item>REPUBLIKA HRVATSKA MINISTARSTVO FINANCIJA, OIB 18683136487, Av. Dubrovnik 32, 10000 Zagreb</item>
      <item>MINISTARSTVO PRAVOSUĐA, OIB 26635293339, Ulica grada Vukovara 49, 10000 Zagreb</item>
      <item>OPĆINSKI GRAĐANSKI SUD U ZAGREBU, OIB 01252163117, Bjelovarska 2, 10360 Sesvete</item>
    </derivirana_varijabla>
  </DomainObject.Predmet.OstaliListFormatedWithAdressOIB>
  <DomainObject.Predmet.OstaliListNazivFormated>
    <izvorni_sadrzaj>
      <item>ŽUPANIJSKO DRŽAVNO ODVJETNIŠTVO U ZAGREBU</item>
      <item>BUTERIN&amp;POSAVEC odvjetničko društvo, društvo s ograničenom odgovornošću</item>
      <item>Goran Marijan</item>
      <item>Financijska agencija</item>
      <item>Addiko Bank dioničko društvo</item>
      <item>REPUBLIKA HRVATSKA MINISTARSTVO FINANCIJA</item>
      <item>MINISTARSTVO PRAVOSUĐA</item>
      <item>OPĆINSKI GRAĐANSKI SUD U ZAGREBU</item>
    </izvorni_sadrzaj>
    <derivirana_varijabla naziv="DomainObject.Predmet.OstaliListNazivFormated_1">
      <item>ŽUPANIJSKO DRŽAVNO ODVJETNIŠTVO U ZAGREBU</item>
      <item>BUTERIN&amp;POSAVEC odvjetničko društvo, društvo s ograničenom odgovornošću</item>
      <item>Goran Marijan</item>
      <item>Financijska agencija</item>
      <item>Addiko Bank dioničko društvo</item>
      <item>REPUBLIKA HRVATSKA MINISTARSTVO FINANCIJA</item>
      <item>MINISTARSTVO PRAVOSUĐA</item>
      <item>OPĆINSKI GRAĐANSKI SUD U ZAGREBU</item>
    </derivirana_varijabla>
  </DomainObject.Predmet.OstaliListNazivFormated>
  <DomainObject.Predmet.OstaliListNazivFormatedOIB>
    <izvorni_sadrzaj>
      <item>ŽUPANIJSKO DRŽAVNO ODVJETNIŠTVO U ZAGREBU, OIB 16488001145</item>
      <item>BUTERIN&amp;POSAVEC odvjetničko društvo, društvo s ograničenom odgovornošću, OIB 88443826619</item>
      <item>Goran Marijan, OIB 85695288480</item>
      <item>Financijska agencija, OIB 85821130368</item>
      <item>Addiko Bank dioničko društvo, OIB 14036333877</item>
      <item>REPUBLIKA HRVATSKA MINISTARSTVO FINANCIJA, OIB 18683136487</item>
      <item>MINISTARSTVO PRAVOSUĐA, OIB 26635293339</item>
      <item>OPĆINSKI GRAĐANSKI SUD U ZAGREBU, OIB 01252163117</item>
    </izvorni_sadrzaj>
    <derivirana_varijabla naziv="DomainObject.Predmet.OstaliListNazivFormatedOIB_1">
      <item>ŽUPANIJSKO DRŽAVNO ODVJETNIŠTVO U ZAGREBU, OIB 16488001145</item>
      <item>BUTERIN&amp;POSAVEC odvjetničko društvo, društvo s ograničenom odgovornošću, OIB 88443826619</item>
      <item>Goran Marijan, OIB 85695288480</item>
      <item>Financijska agencija, OIB 85821130368</item>
      <item>Addiko Bank dioničko društvo, OIB 14036333877</item>
      <item>REPUBLIKA HRVATSKA MINISTARSTVO FINANCIJA, OIB 18683136487</item>
      <item>MINISTARSTVO PRAVOSUĐA, OIB 26635293339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DOM MARIJAN</izvorni_sadrzaj>
    <derivirana_varijabla naziv="DomainObject.Predmet.ProtustrankaIDrugi_1">Dom za starije i nemoćne osobe DOM MARIJAN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za starije i nemoćne osobe DOM MARIJAN, OIB 77280148535, Žerjavinečka 13, 10360 Soblinec</izvorni_sadrzaj>
    <derivirana_varijabla naziv="DomainObject.Predmet.ProtustrankaIDrugiAdressOIB_1">Dom za starije i nemoćne osobe DOM MARIJAN, OIB 77280148535, Žerjavinečka 13,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za starije i nemoćne osobe DOM MARIJAN</item>
      <item>FINA Regionalni centar Zagreb</item>
      <item>ŽUPANIJSKO DRŽAVNO ODVJETNIŠTVO U ZAGREBU</item>
      <item>BUTERIN&amp;POSAVEC odvjetničko društvo, društvo s ograničenom odgovornošću</item>
      <item>Goran Marijan</item>
      <item>Financijska agencija</item>
      <item>Addiko Bank dioničko društvo</item>
      <item>REPUBLIKA HRVATSKA MINISTARSTVO FINANCIJA</item>
      <item>MINISTARSTVO PRAVOSUĐA</item>
      <item>OPĆINSKI GRAĐANSKI SUD U ZAGREBU</item>
    </izvorni_sadrzaj>
    <derivirana_varijabla naziv="DomainObject.Predmet.SudioniciListNaziv_1">
      <item>Dom za starije i nemoćne osobe DOM MARIJAN</item>
      <item>FINA Regionalni centar Zagreb</item>
      <item>ŽUPANIJSKO DRŽAVNO ODVJETNIŠTVO U ZAGREBU</item>
      <item>BUTERIN&amp;POSAVEC odvjetničko društvo, društvo s ograničenom odgovornošću</item>
      <item>Goran Marijan</item>
      <item>Financijska agencija</item>
      <item>Addiko Bank dioničko društvo</item>
      <item>REPUBLIKA HRVATSKA MINISTARSTVO FINANCIJA</item>
      <item>MINISTARSTVO PRAVOSUĐA</item>
      <item>OPĆINSKI GRAĐANSKI SUD U ZAGREBU</item>
    </derivirana_varijabla>
  </DomainObject.Predmet.SudioniciListNaziv>
  <DomainObject.Predmet.SudioniciListAdressOIB>
    <izvorni_sadrzaj>
      <item>Dom za starije i nemoćne osobe DOM MARIJAN, OIB 77280148535, Žerjavinečka 13,10360 Soblinec</item>
      <item>FINA Regionalni centar Zagreb, OIB 85821130368, Trg svibanjskih žrtava 1995. 1,10000 Zagreb</item>
      <item>ŽUPANIJSKO DRŽAVNO ODVJETNIŠTVO U ZAGREBU, OIB 16488001145, Savska Cesta 41,10000 Zagreb</item>
      <item>BUTERIN&amp;POSAVEC odvjetničko društvo, društvo s ograničenom odgovornošću, OIB 88443826619, Draškovićeva 82,10000 Zagreb</item>
      <item>Goran Marijan, OIB 85695288480, Meraška 33,10000 Zagreb</item>
      <item>Financijska agencija, OIB 85821130368, Ulica grada Vukovara 70,10000 Zagreb</item>
      <item>Addiko Bank dioničko društvo, OIB 14036333877, Slavonska avenija 6,10000 Zagreb</item>
      <item>REPUBLIKA HRVATSKA MINISTARSTVO FINANCIJA, OIB 18683136487, Av. Dubrovnik 32,10000 Zagreb</item>
      <item>MINISTARSTVO PRAVOSUĐA, OIB 26635293339, Ulica grada Vukovara 49,10000 Zagreb</item>
      <item>OPĆINSKI GRAĐANSKI SUD U ZAGREBU, OIB 01252163117, Bjelovarska 2,10360 Sesvete</item>
    </izvorni_sadrzaj>
    <derivirana_varijabla naziv="DomainObject.Predmet.SudioniciListAdressOIB_1">
      <item>Dom za starije i nemoćne osobe DOM MARIJAN, OIB 77280148535, Žerjavinečka 13,10360 Soblinec</item>
      <item>FINA Regionalni centar Zagreb, OIB 85821130368, Trg svibanjskih žrtava 1995. 1,10000 Zagreb</item>
      <item>ŽUPANIJSKO DRŽAVNO ODVJETNIŠTVO U ZAGREBU, OIB 16488001145, Savska Cesta 41,10000 Zagreb</item>
      <item>BUTERIN&amp;POSAVEC odvjetničko društvo, društvo s ograničenom odgovornošću, OIB 88443826619, Draškovićeva 82,10000 Zagreb</item>
      <item>Goran Marijan, OIB 85695288480, Meraška 33,10000 Zagreb</item>
      <item>Financijska agencija, OIB 85821130368, Ulica grada Vukovara 70,10000 Zagreb</item>
      <item>Addiko Bank dioničko društvo, OIB 14036333877, Slavonska avenija 6,10000 Zagreb</item>
      <item>REPUBLIKA HRVATSKA MINISTARSTVO FINANCIJA, OIB 18683136487, Av. Dubrovnik 32,10000 Zagreb</item>
      <item>MINISTARSTVO PRAVOSUĐA, OIB 26635293339, Ulica grada Vukovara 49,10000 Zagreb</item>
      <item>OPĆINSKI GRAĐANSKI SUD U ZAGREBU, OIB 01252163117, Bjelovarska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77280148535</item>
      <item>, OIB 85821130368</item>
      <item>, OIB 16488001145</item>
      <item>, OIB 88443826619</item>
      <item>, OIB 85695288480</item>
      <item>, OIB 85821130368</item>
      <item>, OIB 14036333877</item>
      <item>, OIB 18683136487</item>
      <item>, OIB 26635293339</item>
      <item>, OIB 01252163117</item>
    </izvorni_sadrzaj>
    <derivirana_varijabla naziv="DomainObject.Predmet.SudioniciListNazivOIB_1">
      <item>, OIB 77280148535</item>
      <item>, OIB 85821130368</item>
      <item>, OIB 16488001145</item>
      <item>, OIB 88443826619</item>
      <item>, OIB 85695288480</item>
      <item>, OIB 85821130368</item>
      <item>, OIB 14036333877</item>
      <item>, OIB 18683136487</item>
      <item>, OIB 26635293339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2</properties:Pages>
  <properties:Words>313</properties:Words>
  <properties:Characters>1635</properties:Characters>
  <properties:Lines>57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2017-04-03T12:04:00Z</dcterms:created>
  <dc:creator>radicn</dc:creator>
  <cp:lastModifiedBy>Jadranka Zelić</cp:lastModifiedBy>
  <cp:lastPrinted>2017-04-03T12:06:00Z</cp:lastPrinted>
  <dcterms:modified xmlns:xsi="http://www.w3.org/2001/XMLSchema-instance" xsi:type="dcterms:W3CDTF">2017-04-03T12:06:00Z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