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7728" w14:paraId="6da7728" w:rsidRDefault="000C6A27" w:rsidP="000C6A27" w:rsidR="000C6A27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A27" w:rsidP="000C6A27" w:rsidR="000C6A27">
      <w:r>
        <w:t xml:space="preserve">         REPUBLIKA HRVATSKA</w:t>
      </w:r>
    </w:p>
    <w:p w:rsidRDefault="000C6A27" w:rsidP="000C6A27" w:rsidR="000C6A27">
      <w:r>
        <w:t xml:space="preserve"> TRGOVAČKI SUD U VARAŽDINU</w:t>
      </w:r>
    </w:p>
    <w:p w:rsidRDefault="000C6A27" w:rsidP="000C6A27" w:rsidR="000C6A27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C6A27" w:rsidP="000C6A27" w:rsidR="000C6A27">
      <w:pPr>
        <w:jc w:val="center"/>
        <w:rPr>
          <w:lang w:val="hr-HR"/>
        </w:rPr>
      </w:pPr>
    </w:p>
    <w:p w:rsidRDefault="000C6A27" w:rsidP="000C6A27" w:rsidR="000C6A27" w:rsidRPr="00F20BF1">
      <w:pPr>
        <w:jc w:val="center"/>
        <w:rPr>
          <w:lang w:val="hr-HR"/>
        </w:rPr>
      </w:pPr>
    </w:p>
    <w:p w:rsidRDefault="000C6A27" w:rsidP="000C6A27" w:rsidR="000C6A27">
      <w:pPr>
        <w:jc w:val="both"/>
      </w:pPr>
      <w:r w:rsidRPr="00F20BF1"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Meliti</w:t>
      </w:r>
      <w:proofErr w:type="spellEnd"/>
      <w:r>
        <w:t xml:space="preserve"> </w:t>
      </w:r>
      <w:proofErr w:type="spellStart"/>
      <w:r>
        <w:t>Poljanec-Bubaš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G2 STUDIO, </w:t>
      </w:r>
      <w:proofErr w:type="spellStart"/>
      <w:r>
        <w:t>zadruga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foto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video </w:t>
      </w:r>
      <w:proofErr w:type="spellStart"/>
      <w:r>
        <w:t>produkciju</w:t>
      </w:r>
      <w:proofErr w:type="spellEnd"/>
      <w:r>
        <w:t xml:space="preserve">, OIB: 72744755172,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39, 42000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19. </w:t>
      </w:r>
      <w:proofErr w:type="spellStart"/>
      <w:proofErr w:type="gramStart"/>
      <w:r>
        <w:t>veljače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C6A27" w:rsidP="000C6A27" w:rsidR="000C6A27" w:rsidRPr="00FD34D7">
      <w:pPr>
        <w:jc w:val="both"/>
      </w:pPr>
    </w:p>
    <w:p w:rsidRDefault="000C6A27" w:rsidP="000C6A27" w:rsidR="000C6A27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0C6A27" w:rsidP="000C6A27" w:rsidR="000C6A27">
      <w:pPr>
        <w:jc w:val="both"/>
        <w:rPr>
          <w:lang w:val="hr-HR"/>
        </w:rPr>
      </w:pPr>
    </w:p>
    <w:p w:rsidRDefault="000C6A27" w:rsidP="000C6A27" w:rsidR="000C6A27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G2 STUDIO, </w:t>
      </w:r>
      <w:proofErr w:type="spellStart"/>
      <w:r>
        <w:t>zadruga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foto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video </w:t>
      </w:r>
      <w:proofErr w:type="spellStart"/>
      <w:r>
        <w:t>produkciju</w:t>
      </w:r>
      <w:proofErr w:type="spellEnd"/>
      <w:r>
        <w:t xml:space="preserve">, OIB: 72744755172,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39, 42000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4.957,61 kn.</w:t>
      </w:r>
    </w:p>
    <w:p w:rsidRDefault="000C6A27" w:rsidP="000C6A27" w:rsidR="000C6A27">
      <w:pPr>
        <w:jc w:val="both"/>
      </w:pPr>
    </w:p>
    <w:p w:rsidRDefault="000C6A27" w:rsidP="000C6A27" w:rsidR="000C6A27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Vanja</w:t>
      </w:r>
      <w:proofErr w:type="spellEnd"/>
      <w:r>
        <w:t xml:space="preserve"> </w:t>
      </w:r>
      <w:proofErr w:type="spellStart"/>
      <w:r>
        <w:t>Večerinović</w:t>
      </w:r>
      <w:proofErr w:type="spellEnd"/>
      <w:r>
        <w:t xml:space="preserve">, OIB: 86491301634,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Josipa</w:t>
      </w:r>
      <w:proofErr w:type="spellEnd"/>
      <w:r>
        <w:t xml:space="preserve"> </w:t>
      </w:r>
      <w:proofErr w:type="spellStart"/>
      <w:r>
        <w:t>Kozarca</w:t>
      </w:r>
      <w:proofErr w:type="spellEnd"/>
      <w:r>
        <w:t xml:space="preserve"> 22/2,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C6A27" w:rsidP="000C6A27" w:rsidR="000C6A27">
      <w:pPr>
        <w:jc w:val="both"/>
      </w:pPr>
    </w:p>
    <w:p w:rsidRDefault="000C6A27" w:rsidP="000C6A27" w:rsidR="000C6A27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0C6A27" w:rsidP="000C6A27" w:rsidR="000C6A27">
      <w:pPr>
        <w:jc w:val="both"/>
      </w:pPr>
    </w:p>
    <w:p w:rsidRDefault="000C6A27" w:rsidP="000C6A27" w:rsidR="000C6A27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C6A27" w:rsidP="000C6A27" w:rsidR="000C6A27">
      <w:pPr>
        <w:ind w:firstLine="720"/>
        <w:jc w:val="both"/>
      </w:pPr>
    </w:p>
    <w:p w:rsidRDefault="000C6A27" w:rsidP="000C6A27" w:rsidR="000C6A27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0C6A27" w:rsidP="000C6A27" w:rsidR="000C6A27">
      <w:pPr>
        <w:outlineLvl w:val="0"/>
        <w:rPr>
          <w:lang w:val="hr-HR"/>
        </w:rPr>
      </w:pPr>
    </w:p>
    <w:p w:rsidRDefault="000C6A27" w:rsidP="000C6A27" w:rsidR="000C6A27">
      <w:pPr>
        <w:jc w:val="center"/>
        <w:outlineLvl w:val="0"/>
        <w:rPr>
          <w:lang w:val="hr-HR"/>
        </w:rPr>
      </w:pPr>
    </w:p>
    <w:p w:rsidRDefault="000C6A27" w:rsidP="000C6A27" w:rsidR="000C6A27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0C6A27" w:rsidP="000C6A27" w:rsidR="000C6A27">
      <w:pPr>
        <w:outlineLvl w:val="0"/>
        <w:rPr>
          <w:lang w:val="hr-HR"/>
        </w:rPr>
      </w:pPr>
    </w:p>
    <w:p w:rsidRDefault="000C6A27" w:rsidP="000C6A27" w:rsidR="000C6A27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12. veljače 2016. godine, 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</w:t>
      </w:r>
      <w:r>
        <w:t xml:space="preserve"> G2 STUDIO, </w:t>
      </w:r>
      <w:proofErr w:type="spellStart"/>
      <w:r>
        <w:t>zadruga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foto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video </w:t>
      </w:r>
      <w:proofErr w:type="spellStart"/>
      <w:r>
        <w:t>produkciju</w:t>
      </w:r>
      <w:proofErr w:type="spellEnd"/>
      <w:r>
        <w:t xml:space="preserve">, OIB: 72744755172,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39, 42000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4.957,61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C6A27" w:rsidP="000C6A27" w:rsidR="000C6A27">
      <w:pPr>
        <w:jc w:val="both"/>
        <w:outlineLvl w:val="0"/>
        <w:rPr>
          <w:lang w:val="hr-HR"/>
        </w:rPr>
      </w:pPr>
    </w:p>
    <w:p w:rsidRDefault="000C6A27" w:rsidP="000C6A27" w:rsidR="000C6A27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C6A27" w:rsidP="000C6A27" w:rsidR="000C6A27">
      <w:pPr>
        <w:jc w:val="both"/>
        <w:outlineLvl w:val="0"/>
        <w:rPr>
          <w:lang w:val="hr-HR"/>
        </w:rPr>
      </w:pPr>
    </w:p>
    <w:p w:rsidRDefault="000C6A27" w:rsidP="000C6A27" w:rsidR="000C6A27">
      <w:pPr>
        <w:jc w:val="center"/>
        <w:outlineLvl w:val="0"/>
        <w:rPr>
          <w:lang w:val="hr-HR"/>
        </w:rPr>
      </w:pPr>
    </w:p>
    <w:p w:rsidRDefault="000C6A27" w:rsidP="000C6A27" w:rsidR="000C6A27">
      <w:pPr>
        <w:jc w:val="center"/>
        <w:outlineLvl w:val="0"/>
        <w:rPr>
          <w:lang w:val="hr-HR"/>
        </w:rPr>
      </w:pPr>
      <w:r>
        <w:rPr>
          <w:lang w:val="hr-HR"/>
        </w:rPr>
        <w:t>U Varaždinu, 19. veljače 2015. godine</w:t>
      </w:r>
    </w:p>
    <w:p w:rsidRDefault="000C6A27" w:rsidP="000C6A27" w:rsidR="000C6A27">
      <w:pPr>
        <w:jc w:val="center"/>
        <w:outlineLvl w:val="0"/>
        <w:rPr>
          <w:lang w:val="hr-HR"/>
        </w:rPr>
      </w:pPr>
    </w:p>
    <w:p w:rsidRDefault="000C6A27" w:rsidP="000C6A27" w:rsidR="000C6A2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C6A27" w:rsidP="000C6A27" w:rsidR="000C6A27">
      <w:pPr>
        <w:jc w:val="center"/>
        <w:outlineLvl w:val="0"/>
        <w:rPr>
          <w:lang w:val="hr-HR"/>
        </w:rPr>
      </w:pPr>
    </w:p>
    <w:p w:rsidRDefault="000C6A27" w:rsidP="000C6A27" w:rsidR="000C6A2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0C6A27" w:rsidP="000C6A27" w:rsidR="000C6A2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Melita </w:t>
      </w:r>
      <w:proofErr w:type="spellStart"/>
      <w:r>
        <w:rPr>
          <w:lang w:val="hr-HR"/>
        </w:rPr>
        <w:t>Poljanec</w:t>
      </w:r>
      <w:proofErr w:type="spellEnd"/>
      <w:r>
        <w:rPr>
          <w:lang w:val="hr-HR"/>
        </w:rPr>
        <w:t>-Bubaš</w:t>
      </w:r>
    </w:p>
    <w:p w:rsidRDefault="000C6A27" w:rsidP="000C6A27" w:rsidR="000C6A27">
      <w:pPr>
        <w:ind w:firstLine="720" w:left="3600"/>
        <w:jc w:val="center"/>
        <w:outlineLvl w:val="0"/>
        <w:rPr>
          <w:lang w:val="hr-HR"/>
        </w:rPr>
      </w:pPr>
    </w:p>
    <w:p w:rsidRDefault="000C6A27" w:rsidP="000C6A27" w:rsidR="000C6A27">
      <w:pPr>
        <w:outlineLvl w:val="0"/>
        <w:rPr>
          <w:lang w:val="hr-HR"/>
        </w:rPr>
      </w:pPr>
    </w:p>
    <w:p w:rsidRDefault="000C6A27" w:rsidP="000C6A27" w:rsidR="000C6A27">
      <w:pPr>
        <w:outlineLvl w:val="0"/>
        <w:rPr>
          <w:lang w:val="hr-HR"/>
        </w:rPr>
      </w:pPr>
    </w:p>
    <w:p w:rsidRDefault="000C6A27" w:rsidP="000C6A27" w:rsidR="000C6A27">
      <w:pPr>
        <w:outlineLvl w:val="0"/>
        <w:rPr>
          <w:lang w:val="hr-HR"/>
        </w:rPr>
      </w:pPr>
    </w:p>
    <w:p w:rsidRDefault="000C6A27" w:rsidP="000C6A27" w:rsidR="000C6A27">
      <w:pPr>
        <w:outlineLvl w:val="0"/>
        <w:rPr>
          <w:lang w:val="hr-HR"/>
        </w:rPr>
      </w:pPr>
    </w:p>
    <w:p w:rsidRDefault="000C6A27" w:rsidP="000C6A27" w:rsidR="000C6A27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C6A27" w:rsidP="000C6A27" w:rsidR="000C6A27" w:rsidRPr="00F20BF1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AD298C" w:rsidR="00AD298C"/>
    <w:sectPr w:rsidSect="000C6A27" w:rsidR="00AD298C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1B9" w:rsidP="000C6A27" w:rsidR="00DA41B9">
      <w:r>
        <w:separator/>
      </w:r>
    </w:p>
  </w:endnote>
  <w:endnote w:id="0" w:type="continuationSeparator">
    <w:p w:rsidRDefault="00DA41B9" w:rsidP="000C6A27" w:rsidR="00DA4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1B9" w:rsidP="000C6A27" w:rsidR="00DA41B9">
      <w:r>
        <w:separator/>
      </w:r>
    </w:p>
  </w:footnote>
  <w:footnote w:id="0" w:type="continuationSeparator">
    <w:p w:rsidRDefault="00DA41B9" w:rsidP="000C6A27" w:rsidR="00DA4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A27" w:rsidP="000C6A27" w:rsidR="000C6A27" w:rsidRPr="000C6A27">
    <w:pPr>
      <w:pStyle w:val="Zaglavlje"/>
      <w:tabs>
        <w:tab w:pos="4703" w:val="center"/>
        <w:tab w:pos="9406" w:val="right"/>
      </w:tabs>
      <w:rPr>
        <w:lang w:val="hr-HR"/>
      </w:rPr>
    </w:pPr>
    <w:r>
      <w:rPr>
        <w:lang w:val="hr-HR"/>
      </w:rPr>
      <w:tab/>
      <w:t xml:space="preserve">2                                  </w:t>
    </w:r>
    <w:r>
      <w:rPr>
        <w:lang w:val="hr-HR"/>
      </w:rPr>
      <w:tab/>
      <w:t>Poslovni broj: 2 St-236/16-4</w:t>
    </w:r>
  </w:p>
  <w:p w:rsidRDefault="00DA41B9" w:rsidP="000C6A27" w:rsidR="00A50B3C" w:rsidRPr="00830E49">
    <w:pPr>
      <w:jc w:val="right"/>
      <w:outlineLvl w:val="0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A27" w:rsidP="000C6A27" w:rsidR="000C6A27" w:rsidRPr="000C6A27">
    <w:pPr>
      <w:pStyle w:val="Zaglavlje"/>
      <w:jc w:val="right"/>
      <w:rPr>
        <w:lang w:val="hr-HR"/>
      </w:rPr>
    </w:pPr>
    <w:r>
      <w:rPr>
        <w:lang w:val="hr-HR"/>
      </w:rPr>
      <w:t>Poslovni broj: 2 St-236/16-4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01F"/>
    <w:rsid w:val="000C6A27"/>
    <w:rsid w:val="0026201F"/>
    <w:rsid w:val="007D3B9A"/>
    <w:rsid w:val="00AD298C"/>
    <w:rsid w:val="00DA41B9"/>
    <w:rsid w:val="00EA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6A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6A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6A27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6A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6A27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C6A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6A27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3B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3B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3B9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3B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3B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6A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6A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6A27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6A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6A27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C6A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6A27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3B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3B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3B9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3B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3B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G2 STUDIO, zadruga za foto i video produkciju</izvorni_sadrzaj>
    <derivirana_varijabla naziv="DomainObject.Predmet.ProtustrankaFormated_1">  G2 STUDIO, zadruga za foto i video produkciju</derivirana_varijabla>
  </DomainObject.Predmet.ProtustrankaFormated>
  <DomainObject.Predmet.ProtustrankaFormatedOIB>
    <izvorni_sadrzaj>  G2 STUDIO, zadruga za foto i video produkciju, OIB 72744755172</izvorni_sadrzaj>
    <derivirana_varijabla naziv="DomainObject.Predmet.ProtustrankaFormatedOIB_1">  G2 STUDIO, zadruga za foto i video produkciju, OIB 72744755172</derivirana_varijabla>
  </DomainObject.Predmet.ProtustrankaFormatedOIB>
  <DomainObject.Predmet.ProtustrankaFormatedWithAdress>
    <izvorni_sadrzaj> G2 STUDIO, zadruga za foto i video produkciju, Pavleka Miškine 39, 42000 Varaždin</izvorni_sadrzaj>
    <derivirana_varijabla naziv="DomainObject.Predmet.ProtustrankaFormatedWithAdress_1"> G2 STUDIO, zadruga za foto i video produkciju, Pavleka Miškine 39, 42000 Varaždin</derivirana_varijabla>
  </DomainObject.Predmet.ProtustrankaFormatedWithAdress>
  <DomainObject.Predmet.ProtustrankaFormatedWithAdressOIB>
    <izvorni_sadrzaj> G2 STUDIO, zadruga za foto i video produkciju, OIB 72744755172, Pavleka Miškine 39, 42000 Varaždin</izvorni_sadrzaj>
    <derivirana_varijabla naziv="DomainObject.Predmet.ProtustrankaFormatedWithAdressOIB_1"> G2 STUDIO, zadruga za foto i video produkciju, OIB 72744755172, Pavleka Miškine 39, 42000 Varaždin</derivirana_varijabla>
  </DomainObject.Predmet.ProtustrankaFormatedWithAdressOIB>
  <DomainObject.Predmet.ProtustrankaWithAdress>
    <izvorni_sadrzaj>G2 STUDIO, zadruga za foto i video produkciju Pavleka Miškine 39, 42000 Varaždin</izvorni_sadrzaj>
    <derivirana_varijabla naziv="DomainObject.Predmet.ProtustrankaWithAdress_1">G2 STUDIO, zadruga za foto i video produkciju Pavleka Miškine 39, 42000 Varaždin</derivirana_varijabla>
  </DomainObject.Predmet.ProtustrankaWithAdress>
  <DomainObject.Predmet.ProtustrankaWithAdressOIB>
    <izvorni_sadrzaj>G2 STUDIO, zadruga za foto i video produkciju, OIB 72744755172, Pavleka Miškine 39, 42000 Varaždin</izvorni_sadrzaj>
    <derivirana_varijabla naziv="DomainObject.Predmet.ProtustrankaWithAdressOIB_1">G2 STUDIO, zadruga za foto i video produkciju, OIB 72744755172, Pavleka Miškine 39, 42000 Varaždin</derivirana_varijabla>
  </DomainObject.Predmet.ProtustrankaWithAdressOIB>
  <DomainObject.Predmet.ProtustrankaNazivFormated>
    <izvorni_sadrzaj>G2 STUDIO, zadruga za foto i video produkciju</izvorni_sadrzaj>
    <derivirana_varijabla naziv="DomainObject.Predmet.ProtustrankaNazivFormated_1">G2 STUDIO, zadruga za foto i video produkciju</derivirana_varijabla>
  </DomainObject.Predmet.ProtustrankaNazivFormated>
  <DomainObject.Predmet.ProtustrankaNazivFormatedOIB>
    <izvorni_sadrzaj>G2 STUDIO, zadruga za foto i video produkciju, OIB 72744755172</izvorni_sadrzaj>
    <derivirana_varijabla naziv="DomainObject.Predmet.ProtustrankaNazivFormatedOIB_1">G2 STUDIO, zadruga za foto i video produkciju, OIB 72744755172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4957.61</izvorni_sadrzaj>
    <derivirana_varijabla naziv="DomainObject.Predmet.TrenutnaVrijednost_1">4957.61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G2 STUDIO, zadruga za foto i video produkciju</item>
    </izvorni_sadrzaj>
    <derivirana_varijabla naziv="DomainObject.Predmet.ProtuStrankaListFormated_1">
      <item>G2 STUDIO, zadruga za foto i video produkciju</item>
    </derivirana_varijabla>
  </DomainObject.Predmet.ProtuStrankaListFormated>
  <DomainObject.Predmet.ProtuStrankaListFormatedOIB>
    <izvorni_sadrzaj>
      <item>G2 STUDIO, zadruga za foto i video produkciju, OIB 72744755172</item>
    </izvorni_sadrzaj>
    <derivirana_varijabla naziv="DomainObject.Predmet.ProtuStrankaListFormatedOIB_1">
      <item>G2 STUDIO, zadruga za foto i video produkciju, OIB 72744755172</item>
    </derivirana_varijabla>
  </DomainObject.Predmet.ProtuStrankaListFormatedOIB>
  <DomainObject.Predmet.ProtuStrankaListFormatedWithAdress>
    <izvorni_sadrzaj>
      <item>G2 STUDIO, zadruga za foto i video produkciju, Pavleka Miškine 39, 42000 Varaždin</item>
    </izvorni_sadrzaj>
    <derivirana_varijabla naziv="DomainObject.Predmet.ProtuStrankaListFormatedWithAdress_1">
      <item>G2 STUDIO, zadruga za foto i video produkciju, Pavleka Miškine 39, 42000 Varaždin</item>
    </derivirana_varijabla>
  </DomainObject.Predmet.ProtuStrankaListFormatedWithAdress>
  <DomainObject.Predmet.ProtuStrankaListFormatedWithAdressOIB>
    <izvorni_sadrzaj>
      <item>G2 STUDIO, zadruga za foto i video produkciju, OIB 72744755172, Pavleka Miškine 39, 42000 Varaždin</item>
    </izvorni_sadrzaj>
    <derivirana_varijabla naziv="DomainObject.Predmet.ProtuStrankaListFormatedWithAdressOIB_1">
      <item>G2 STUDIO, zadruga za foto i video produkciju, OIB 72744755172, Pavleka Miškine 39, 42000 Varaždin</item>
    </derivirana_varijabla>
  </DomainObject.Predmet.ProtuStrankaListFormatedWithAdressOIB>
  <DomainObject.Predmet.ProtuStrankaListNazivFormated>
    <izvorni_sadrzaj>
      <item>G2 STUDIO, zadruga za foto i video produkciju</item>
    </izvorni_sadrzaj>
    <derivirana_varijabla naziv="DomainObject.Predmet.ProtuStrankaListNazivFormated_1">
      <item>G2 STUDIO, zadruga za foto i video produkciju</item>
    </derivirana_varijabla>
  </DomainObject.Predmet.ProtuStrankaListNazivFormated>
  <DomainObject.Predmet.ProtuStrankaListNazivFormatedOIB>
    <izvorni_sadrzaj>
      <item>G2 STUDIO, zadruga za foto i video produkciju, OIB 72744755172</item>
    </izvorni_sadrzaj>
    <derivirana_varijabla naziv="DomainObject.Predmet.ProtuStrankaListNazivFormatedOIB_1">
      <item>G2 STUDIO, zadruga za foto i video produkciju, OIB 72744755172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G2 STUDIO, zadruga za foto i video produkciju</izvorni_sadrzaj>
    <derivirana_varijabla naziv="DomainObject.Predmet.ProtustrankaIDrugi_1">G2 STUDIO, zadruga za foto i video produkciju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G2 STUDIO, zadruga za foto i video produkciju, OIB 72744755172, Pavleka Miškine 39, 42000 Varaždin</izvorni_sadrzaj>
    <derivirana_varijabla naziv="DomainObject.Predmet.ProtustrankaIDrugiAdressOIB_1">G2 STUDIO, zadruga za foto i video produkciju, OIB 72744755172, Pavleka Miškine 39,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G2 STUDIO, zadruga za foto i video produkciju</item>
      <item>Sudski registar</item>
    </izvorni_sadrzaj>
    <derivirana_varijabla naziv="DomainObject.Predmet.SudioniciListNaziv_1">
      <item>Financijska agencija</item>
      <item>G2 STUDIO, zadruga za foto i video produkciju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G2 STUDIO, zadruga za foto i video produkciju, OIB 72744755172, Pavleka Miškine 39,42000 Varaždin</item>
      <item>Sudski registar</item>
    </izvorni_sadrzaj>
    <derivirana_varijabla naziv="DomainObject.Predmet.SudioniciListAdressOIB_1">
      <item>Financijska agencija, OIB 85821130368, A. Cesarca 2,42000 Varaždin</item>
      <item>G2 STUDIO, zadruga za foto i video produkciju, OIB 72744755172, Pavleka Miškine 39,42000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72744755172</item>
      <item>, OIB null</item>
    </izvorni_sadrzaj>
    <derivirana_varijabla naziv="DomainObject.Predmet.SudioniciListNazivOIB_1">
      <item>, OIB 85821130368</item>
      <item>, OIB 72744755172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2596</properties:Characters>
  <properties:Lines>68</properties:Lines>
  <properties:Paragraphs>18</properties:Paragraphs>
  <properties:TotalTime>0</properties:TotalTime>
  <properties:ScaleCrop>false</properties:ScaleCrop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2016-02-18T13:08:00Z</dcterms:created>
  <dc:creator>Maja Kovačić</dc:creator>
  <dc:description/>
  <cp:keywords/>
  <cp:lastModifiedBy>Maja Kovačić</cp:lastModifiedBy>
  <cp:lastPrinted>2016-02-18T13:16:00Z</cp:lastPrinted>
  <dcterms:modified xmlns:xsi="http://www.w3.org/2001/XMLSchema-instance" xsi:type="dcterms:W3CDTF">2016-02-19T13:03:00Z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