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e8e5" w14:paraId="a9fe8e5" w:rsidRDefault="00C33E97" w:rsidP="00C33E97" w:rsidR="00C33E9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E97" w:rsidP="00C33E97" w:rsidR="00C33E9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33E97" w:rsidP="00C33E97" w:rsidR="00C33E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33E97" w:rsidP="00C33E97" w:rsidR="00C33E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33E97" w:rsidP="00C33E97" w:rsidR="00C33E9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33E97" w:rsidP="00C33E97" w:rsidR="00C33E9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33E97" w:rsidP="00C33E97" w:rsidR="00C33E97" w:rsidRPr="005D578C">
      <w:pPr>
        <w:jc w:val="center"/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33E97" w:rsidP="00C33E97" w:rsidR="00C33E97" w:rsidRPr="005D578C">
      <w:pPr>
        <w:rPr>
          <w:rFonts w:cs="Times New Roman" w:eastAsia="Times New Roman"/>
          <w:szCs w:val="24"/>
        </w:rPr>
      </w:pPr>
    </w:p>
    <w:p w:rsidRDefault="00781C3F" w:rsidP="00C33E97" w:rsidR="00C33E97">
      <w:pPr>
        <w:ind w:firstLine="708"/>
        <w:rPr>
          <w:rFonts w:cs="Times New Roman" w:eastAsia="Times New Roman"/>
          <w:szCs w:val="24"/>
        </w:rPr>
      </w:pPr>
      <w:r w:rsidRPr="00172A9F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C33E97" w:rsidRPr="00172A9F">
        <w:rPr>
          <w:rFonts w:cs="Times New Roman" w:eastAsia="Times New Roman"/>
          <w:szCs w:val="24"/>
        </w:rPr>
        <w:t>,</w:t>
      </w:r>
      <w:r w:rsidR="00C33E97" w:rsidRPr="00172A9F">
        <w:t xml:space="preserve"> </w:t>
      </w:r>
      <w:r w:rsidR="00C33E97" w:rsidRPr="00172A9F">
        <w:rPr>
          <w:rFonts w:cs="Times New Roman" w:eastAsia="Times New Roman"/>
          <w:szCs w:val="24"/>
        </w:rPr>
        <w:t>u skraćenom stečajnom</w:t>
      </w:r>
      <w:r w:rsidR="00C33E97">
        <w:rPr>
          <w:rFonts w:cs="Times New Roman" w:eastAsia="Times New Roman"/>
          <w:szCs w:val="24"/>
        </w:rPr>
        <w:t xml:space="preserve"> postupku nad </w:t>
      </w:r>
      <w:r w:rsidR="00C33E97" w:rsidRPr="005D578C">
        <w:rPr>
          <w:rFonts w:cs="Times New Roman" w:eastAsia="Times New Roman"/>
          <w:szCs w:val="24"/>
        </w:rPr>
        <w:t>pravnom osobom (dužnikom)</w:t>
      </w:r>
      <w:r w:rsidR="00C33E97">
        <w:rPr>
          <w:rFonts w:cs="Times New Roman" w:eastAsia="Times New Roman"/>
          <w:szCs w:val="24"/>
        </w:rPr>
        <w:t xml:space="preserve"> BAZEN d. o. o. Medulin, Banjole, Kaštanjež 13, OIB 17604881649</w:t>
      </w:r>
      <w:r w:rsidR="00C33E97" w:rsidRPr="00D04320">
        <w:rPr>
          <w:rFonts w:cs="Times New Roman" w:eastAsia="Times New Roman"/>
          <w:szCs w:val="24"/>
        </w:rPr>
        <w:t>,</w:t>
      </w:r>
      <w:r w:rsidR="00C33E97">
        <w:rPr>
          <w:rFonts w:cs="Times New Roman" w:eastAsia="Times New Roman"/>
          <w:szCs w:val="24"/>
        </w:rPr>
        <w:t xml:space="preserve"> MBS 040173705, povodom zahtjeva </w:t>
      </w:r>
      <w:r w:rsidR="00C33E97" w:rsidRPr="008C0525">
        <w:rPr>
          <w:rFonts w:cs="Times New Roman" w:eastAsia="Times New Roman"/>
          <w:szCs w:val="24"/>
        </w:rPr>
        <w:t xml:space="preserve">Financijske agencije, </w:t>
      </w:r>
      <w:r w:rsidR="00C33E97">
        <w:rPr>
          <w:rFonts w:cs="Times New Roman" w:eastAsia="Times New Roman"/>
          <w:szCs w:val="24"/>
        </w:rPr>
        <w:t xml:space="preserve">OIB 85821130368, </w:t>
      </w:r>
      <w:r w:rsidR="00C33E97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33E97">
        <w:rPr>
          <w:rFonts w:cs="Times New Roman" w:eastAsia="Times New Roman"/>
          <w:szCs w:val="24"/>
        </w:rPr>
        <w:t xml:space="preserve">Pula, </w:t>
      </w:r>
      <w:r w:rsidR="00C33E97" w:rsidRPr="008C0525">
        <w:rPr>
          <w:rFonts w:cs="Times New Roman" w:eastAsia="Times New Roman"/>
          <w:szCs w:val="24"/>
        </w:rPr>
        <w:t xml:space="preserve">Giardini 5, </w:t>
      </w:r>
      <w:r w:rsidR="00B934CB">
        <w:rPr>
          <w:rFonts w:cs="Times New Roman" w:eastAsia="Times New Roman"/>
          <w:szCs w:val="24"/>
        </w:rPr>
        <w:t>18</w:t>
      </w:r>
      <w:r w:rsidR="00C33E97">
        <w:rPr>
          <w:rFonts w:cs="Times New Roman" w:eastAsia="Times New Roman"/>
          <w:szCs w:val="24"/>
        </w:rPr>
        <w:t xml:space="preserve">. </w:t>
      </w:r>
      <w:r w:rsidR="00B934CB">
        <w:rPr>
          <w:rFonts w:cs="Times New Roman" w:eastAsia="Times New Roman"/>
          <w:szCs w:val="24"/>
        </w:rPr>
        <w:t>travnja</w:t>
      </w:r>
      <w:r w:rsidR="00C33E97">
        <w:rPr>
          <w:rFonts w:cs="Times New Roman" w:eastAsia="Times New Roman"/>
          <w:szCs w:val="24"/>
        </w:rPr>
        <w:t xml:space="preserve"> 2016.</w:t>
      </w:r>
    </w:p>
    <w:p w:rsidRDefault="00C33E97" w:rsidP="00C33E97" w:rsidR="00C33E97" w:rsidRPr="005D578C">
      <w:pPr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33E97" w:rsidP="00C33E97" w:rsidR="00C33E97" w:rsidRPr="005D578C">
      <w:pPr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BAZEN d. o. o. Medulin, Banjole, Kaštanjež 13, OIB 17604881649</w:t>
      </w:r>
      <w:r w:rsidRPr="00D04320">
        <w:rPr>
          <w:rFonts w:cs="Times New Roman" w:eastAsia="Times New Roman"/>
          <w:szCs w:val="24"/>
        </w:rPr>
        <w:t>,</w:t>
      </w:r>
      <w:r w:rsidR="003400FB">
        <w:rPr>
          <w:rFonts w:cs="Times New Roman" w:eastAsia="Times New Roman"/>
          <w:szCs w:val="24"/>
        </w:rPr>
        <w:t xml:space="preserve"> MBS 040173705.</w:t>
      </w:r>
    </w:p>
    <w:p w:rsidRDefault="00C33E97" w:rsidP="00C33E97" w:rsidR="00C33E97" w:rsidRPr="005D578C">
      <w:pPr>
        <w:rPr>
          <w:rFonts w:cs="Times New Roman" w:eastAsia="Times New Roman"/>
          <w:szCs w:val="24"/>
        </w:rPr>
      </w:pPr>
    </w:p>
    <w:p w:rsidRDefault="00C33E97" w:rsidP="00C33E97" w:rsidR="00C33E9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33E97" w:rsidP="00C33E97" w:rsidR="00C33E97">
      <w:pPr>
        <w:rPr>
          <w:rFonts w:cs="Times New Roman" w:eastAsia="Times New Roman"/>
          <w:szCs w:val="20"/>
        </w:rPr>
      </w:pPr>
    </w:p>
    <w:p w:rsidRDefault="00C33E97" w:rsidP="00C33E97" w:rsidR="00C33E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BAZEN d. o. o. Medulin, Banjole, Kaštanjež 13, OIB 17604881649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040173705.</w:t>
      </w:r>
    </w:p>
    <w:p w:rsidRDefault="00C33E97" w:rsidP="00C33E97" w:rsidR="00C33E97">
      <w:pPr>
        <w:ind w:firstLine="709"/>
        <w:rPr>
          <w:rFonts w:cs="Times New Roman" w:eastAsia="Times New Roman"/>
          <w:szCs w:val="24"/>
        </w:rPr>
      </w:pPr>
    </w:p>
    <w:p w:rsidRDefault="00C33E97" w:rsidP="00C33E97" w:rsidR="00C33E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BAZEN d. o. o. Medulin, Banjole, Kaštanjež 13, OIB 17604881649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040173705.</w:t>
      </w:r>
    </w:p>
    <w:p w:rsidRDefault="00C33E97" w:rsidP="00C33E97" w:rsidR="00C33E97">
      <w:pPr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33E97" w:rsidP="00C33E97" w:rsidR="00C33E97">
      <w:pPr>
        <w:ind w:firstLine="708"/>
        <w:rPr>
          <w:rFonts w:cs="Times New Roman" w:eastAsia="Times New Roman"/>
          <w:szCs w:val="24"/>
        </w:rPr>
      </w:pPr>
    </w:p>
    <w:p w:rsidRDefault="00C33E97" w:rsidP="00C33E97" w:rsidR="00C33E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BAZEN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33E97" w:rsidP="00C33E97" w:rsidR="00C33E9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33E97" w:rsidP="00C33E97" w:rsidR="00C33E97" w:rsidRPr="005D578C">
      <w:pPr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D6F12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FD6F1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33E97" w:rsidP="00C33E97" w:rsidR="00C33E97">
      <w:pPr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33E97" w:rsidP="00C33E97" w:rsidR="00C33E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45880">
        <w:rPr>
          <w:rFonts w:cs="Times New Roman" w:eastAsia="Times New Roman"/>
          <w:szCs w:val="24"/>
        </w:rPr>
        <w:t>, v.r.</w:t>
      </w:r>
    </w:p>
    <w:p w:rsidRDefault="00C33E97" w:rsidP="00C33E97" w:rsidR="00C33E97">
      <w:pPr>
        <w:jc w:val="left"/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jc w:val="left"/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D6F12" w:rsidP="00FD6F12" w:rsidR="00FD6F1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D6F12" w:rsidP="00FD6F12" w:rsidR="00FD6F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33E97" w:rsidP="00C33E97" w:rsidR="00C33E97">
      <w:pPr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rPr>
          <w:rFonts w:cs="Times New Roman" w:eastAsia="Times New Roman"/>
          <w:szCs w:val="24"/>
        </w:rPr>
      </w:pPr>
    </w:p>
    <w:p w:rsidRDefault="00C33E97" w:rsidP="00C33E97" w:rsidR="00C33E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33E97" w:rsidP="00C33E97" w:rsidR="00C33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33E97" w:rsidP="00C33E97" w:rsidR="00C33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BAZEN d. o. o. Medulin, Banjole, Kaštanjež 13,</w:t>
      </w:r>
    </w:p>
    <w:p w:rsidRDefault="00C33E97" w:rsidP="00C33E97" w:rsidR="00C33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Boris Slivnik, R. Slovenija, Ljubljana, Ob Mejašu 14,</w:t>
      </w:r>
    </w:p>
    <w:p w:rsidRDefault="00C33E97" w:rsidP="00C33E97" w:rsidR="00C33E9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C33E97" w:rsidP="00C33E97" w:rsidR="00C33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33E97" w:rsidP="00C33E97" w:rsidR="00C33E9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C33E97" w:rsidP="00C33E97" w:rsidR="00C33E9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33E97" w:rsidP="00C33E97" w:rsidR="00C33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33E97" w:rsidP="00C33E97" w:rsidR="00C33E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33E97" w:rsidP="00C33E97" w:rsidR="00C33E97"/>
    <w:p w:rsidRDefault="00C33E97" w:rsidP="00C33E97" w:rsidR="00C33E97"/>
    <w:p w:rsidRDefault="00C33E97" w:rsidP="00C33E97" w:rsidR="00C33E97"/>
    <w:p w:rsidRDefault="00C33E97" w:rsidP="00C33E97" w:rsidR="00C33E97"/>
    <w:p w:rsidRDefault="00C33E97" w:rsidP="00C33E97" w:rsidR="00C33E97"/>
    <w:p w:rsidRDefault="00C33E97" w:rsidP="00C33E97" w:rsidR="00C33E97"/>
    <w:p w:rsidRDefault="00C33E97" w:rsidP="00C33E97" w:rsidR="00C33E97"/>
    <w:p w:rsidRDefault="00C33E97" w:rsidP="00C33E97" w:rsidR="00C33E97"/>
    <w:p w:rsidRDefault="00C33E97" w:rsidP="00C33E97" w:rsidR="00C33E97"/>
    <w:p w:rsidRDefault="00C33E97" w:rsidP="00C33E97" w:rsidR="00C33E97"/>
    <w:p w:rsidRDefault="00C33E97" w:rsidR="00C33E97"/>
    <w:sectPr w:rsidSect="00C33E97" w:rsidR="00C33E9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E97" w:rsidP="00C33E97" w:rsidR="00C33E97">
      <w:r>
        <w:separator/>
      </w:r>
    </w:p>
  </w:endnote>
  <w:endnote w:id="0" w:type="continuationSeparator">
    <w:p w:rsidRDefault="00C33E97" w:rsidP="00C33E97" w:rsidR="00C33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E97" w:rsidP="00C33E97" w:rsidR="00C33E97">
      <w:r>
        <w:separator/>
      </w:r>
    </w:p>
  </w:footnote>
  <w:footnote w:id="0" w:type="continuationSeparator">
    <w:p w:rsidRDefault="00C33E97" w:rsidP="00C33E97" w:rsidR="00C33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E97" w:rsidP="00C33E97" w:rsidR="00C33E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4588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St-846/2015-5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E97" w:rsidP="00C33E97" w:rsidR="00C33E97" w:rsidRPr="00A074C3">
    <w:pPr>
      <w:pStyle w:val="Zaglavlje"/>
      <w:jc w:val="right"/>
      <w:rPr>
        <w:szCs w:val="24"/>
      </w:rPr>
    </w:pPr>
    <w:r>
      <w:rPr>
        <w:szCs w:val="24"/>
      </w:rPr>
      <w:t>9 St-846/2015-5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F33"/>
    <w:rsid w:val="00172A9F"/>
    <w:rsid w:val="003400FB"/>
    <w:rsid w:val="006E0F33"/>
    <w:rsid w:val="0075528E"/>
    <w:rsid w:val="00774D78"/>
    <w:rsid w:val="00781C3F"/>
    <w:rsid w:val="0079403F"/>
    <w:rsid w:val="00945880"/>
    <w:rsid w:val="00B934CB"/>
    <w:rsid w:val="00C33E97"/>
    <w:rsid w:val="00F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3E9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E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33E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E9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E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E9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8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588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58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58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3E9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3E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33E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E9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E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E9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8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588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58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58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St-846/2015</izvorni_sadrzaj>
    <derivirana_varijabla naziv="DomainObject.Predmet.OznakaBroj_1">St-846/2015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BAZEN d. o. o. MEDULIN</izvorni_sadrzaj>
    <derivirana_varijabla naziv="DomainObject.Predmet.ProtustrankaFormated_1">  BAZEN d. o. o. MEDULIN</derivirana_varijabla>
  </DomainObject.Predmet.ProtustrankaFormated>
  <DomainObject.Predmet.ProtustrankaFormatedOIB>
    <izvorni_sadrzaj>  BAZEN d. o. o. MEDULIN, OIB 17604881649</izvorni_sadrzaj>
    <derivirana_varijabla naziv="DomainObject.Predmet.ProtustrankaFormatedOIB_1">  BAZEN d. o. o. MEDULIN, OIB 17604881649</derivirana_varijabla>
  </DomainObject.Predmet.ProtustrankaFormatedOIB>
  <DomainObject.Predmet.ProtustrankaFormatedWithAdress>
    <izvorni_sadrzaj> BAZEN d. o. o. MEDULIN, Banjole, Kaštanjež 13, 52100 Medulin</izvorni_sadrzaj>
    <derivirana_varijabla naziv="DomainObject.Predmet.ProtustrankaFormatedWithAdress_1"> BAZEN d. o. o. MEDULIN, Banjole, Kaštanjež 13, 52100 Medulin</derivirana_varijabla>
  </DomainObject.Predmet.ProtustrankaFormatedWithAdress>
  <DomainObject.Predmet.ProtustrankaFormatedWithAdressOIB>
    <izvorni_sadrzaj> BAZEN d. o. o. MEDULIN, OIB 17604881649, Banjole, Kaštanjež 13, 52100 Medulin</izvorni_sadrzaj>
    <derivirana_varijabla naziv="DomainObject.Predmet.ProtustrankaFormatedWithAdressOIB_1"> BAZEN d. o. o. MEDULIN, OIB 17604881649, Banjole, Kaštanjež 13, 52100 Medulin</derivirana_varijabla>
  </DomainObject.Predmet.ProtustrankaFormatedWithAdressOIB>
  <DomainObject.Predmet.ProtustrankaWithAdress>
    <izvorni_sadrzaj>BAZEN d. o. o. MEDULIN Banjole, Kaštanjež 13, 52100 Medulin</izvorni_sadrzaj>
    <derivirana_varijabla naziv="DomainObject.Predmet.ProtustrankaWithAdress_1">BAZEN d. o. o. MEDULIN Banjole, Kaštanjež 13, 52100 Medulin</derivirana_varijabla>
  </DomainObject.Predmet.ProtustrankaWithAdress>
  <DomainObject.Predmet.ProtustrankaWithAdressOIB>
    <izvorni_sadrzaj>BAZEN d. o. o. MEDULIN, OIB 17604881649, Banjole, Kaštanjež 13, 52100 Medulin</izvorni_sadrzaj>
    <derivirana_varijabla naziv="DomainObject.Predmet.ProtustrankaWithAdressOIB_1">BAZEN d. o. o. MEDULIN, OIB 17604881649, Banjole, Kaštanjež 13, 52100 Medulin</derivirana_varijabla>
  </DomainObject.Predmet.ProtustrankaWithAdressOIB>
  <DomainObject.Predmet.ProtustrankaNazivFormated>
    <izvorni_sadrzaj>BAZEN d. o. o. MEDULIN</izvorni_sadrzaj>
    <derivirana_varijabla naziv="DomainObject.Predmet.ProtustrankaNazivFormated_1">BAZEN d. o. o. MEDULIN</derivirana_varijabla>
  </DomainObject.Predmet.ProtustrankaNazivFormated>
  <DomainObject.Predmet.ProtustrankaNazivFormatedOIB>
    <izvorni_sadrzaj>BAZEN d. o. o. MEDULIN, OIB 17604881649</izvorni_sadrzaj>
    <derivirana_varijabla naziv="DomainObject.Predmet.ProtustrankaNazivFormatedOIB_1">BAZEN d. o. o. MEDULIN, OIB 17604881649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36271.66</izvorni_sadrzaj>
    <derivirana_varijabla naziv="DomainObject.Predmet.TrenutnaVrijednost_1">36271.66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BAZEN d. o. o. MEDULIN</item>
    </izvorni_sadrzaj>
    <derivirana_varijabla naziv="DomainObject.Predmet.ProtuStrankaListFormated_1">
      <item>BAZEN d. o. o. MEDULIN</item>
    </derivirana_varijabla>
  </DomainObject.Predmet.ProtuStrankaListFormated>
  <DomainObject.Predmet.ProtuStrankaListFormatedOIB>
    <izvorni_sadrzaj>
      <item>BAZEN d. o. o. MEDULIN, OIB 17604881649</item>
    </izvorni_sadrzaj>
    <derivirana_varijabla naziv="DomainObject.Predmet.ProtuStrankaListFormatedOIB_1">
      <item>BAZEN d. o. o. MEDULIN, OIB 17604881649</item>
    </derivirana_varijabla>
  </DomainObject.Predmet.ProtuStrankaListFormatedOIB>
  <DomainObject.Predmet.ProtuStrankaListFormatedWithAdress>
    <izvorni_sadrzaj>
      <item>BAZEN d. o. o. MEDULIN, Banjole, Kaštanjež 13, 52100 Medulin</item>
    </izvorni_sadrzaj>
    <derivirana_varijabla naziv="DomainObject.Predmet.ProtuStrankaListFormatedWithAdress_1">
      <item>BAZEN d. o. o. MEDULIN, Banjole, Kaštanjež 13, 52100 Medulin</item>
    </derivirana_varijabla>
  </DomainObject.Predmet.ProtuStrankaListFormatedWithAdress>
  <DomainObject.Predmet.ProtuStrankaListFormatedWithAdressOIB>
    <izvorni_sadrzaj>
      <item>BAZEN d. o. o. MEDULIN, OIB 17604881649, Banjole, Kaštanjež 13, 52100 Medulin</item>
    </izvorni_sadrzaj>
    <derivirana_varijabla naziv="DomainObject.Predmet.ProtuStrankaListFormatedWithAdressOIB_1">
      <item>BAZEN d. o. o. MEDULIN, OIB 17604881649, Banjole, Kaštanjež 13, 52100 Medulin</item>
    </derivirana_varijabla>
  </DomainObject.Predmet.ProtuStrankaListFormatedWithAdressOIB>
  <DomainObject.Predmet.ProtuStrankaListNazivFormated>
    <izvorni_sadrzaj>
      <item>BAZEN d. o. o. MEDULIN</item>
    </izvorni_sadrzaj>
    <derivirana_varijabla naziv="DomainObject.Predmet.ProtuStrankaListNazivFormated_1">
      <item>BAZEN d. o. o. MEDULIN</item>
    </derivirana_varijabla>
  </DomainObject.Predmet.ProtuStrankaListNazivFormated>
  <DomainObject.Predmet.ProtuStrankaListNazivFormatedOIB>
    <izvorni_sadrzaj>
      <item>BAZEN d. o. o. MEDULIN, OIB 17604881649</item>
    </izvorni_sadrzaj>
    <derivirana_varijabla naziv="DomainObject.Predmet.ProtuStrankaListNazivFormatedOIB_1">
      <item>BAZEN d. o. o. MEDULIN, OIB 17604881649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BAZEN d. o. o. MEDULIN</izvorni_sadrzaj>
    <derivirana_varijabla naziv="DomainObject.Predmet.ProtustrankaIDrugi_1">BAZEN d. o. 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BAZEN d. o. o. MEDULIN, OIB 17604881649, Banjole, Kaštanjež 13, 52100 Medulin</izvorni_sadrzaj>
    <derivirana_varijabla naziv="DomainObject.Predmet.ProtustrankaIDrugiAdressOIB_1">BAZEN d. o. o. MEDULIN, OIB 17604881649, Banjole, Kaštanjež 13,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BAZEN d. o. o. MEDULIN</item>
    </izvorni_sadrzaj>
    <derivirana_varijabla naziv="DomainObject.Predmet.SudioniciListNaziv_1">
      <item>FINANCIJSKA AGENCIJA, RC RIJEKA, PODRUŽNICA PULA, PULA</item>
      <item>BAZEN d. o. 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BAZEN d. o. o. MEDULIN, OIB 17604881649, Banjole, Kaštanjež 13,52100 Medulin</item>
    </izvorni_sadrzaj>
    <derivirana_varijabla naziv="DomainObject.Predmet.SudioniciListAdressOIB_1">
      <item>FINANCIJSKA AGENCIJA, RC RIJEKA, PODRUŽNICA PULA, PULA, OIB 85821130368, GIARDINI 5,52100 Pula</item>
      <item>BAZEN d. o. o. MEDULIN, OIB 17604881649, Banjole, Kaštanjež 13,52100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17604881649</item>
    </izvorni_sadrzaj>
    <derivirana_varijabla naziv="DomainObject.Predmet.SudioniciListNazivOIB_1">
      <item>, OIB 85821130368</item>
      <item>, OIB 17604881649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3094</properties:Characters>
  <properties:Lines>87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2016-03-21T14:18:00Z</dcterms:created>
  <dc:creator>Mihaela Kaligari</dc:creator>
  <dc:description/>
  <cp:keywords/>
  <cp:lastModifiedBy>Ana Jeromela</cp:lastModifiedBy>
  <cp:lastPrinted>2016-04-18T07:20:00Z</cp:lastPrinted>
  <dcterms:modified xmlns:xsi="http://www.w3.org/2001/XMLSchema-instance" xsi:type="dcterms:W3CDTF">2016-04-18T07:20:00Z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