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ba7b" w14:paraId="574ba7b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EF3457">
        <w:rPr>
          <w:sz w:val="22"/>
          <w:szCs w:val="22"/>
        </w:rPr>
        <w:t>39/16-4</w:t>
      </w:r>
      <w:r w:rsidR="002342CC" w:rsidRPr="002342CC">
        <w:rPr>
          <w:sz w:val="22"/>
          <w:szCs w:val="22"/>
        </w:rPr>
        <w:t xml:space="preserve">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95ED5" w:rsidR="008C4A50" w:rsidRPr="002342CC">
      <w:pPr>
        <w:jc w:val="both"/>
      </w:pPr>
      <w:r w:rsidRPr="002342CC"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</w:p>
    <w:p w:rsidRDefault="00EF3457" w:rsidP="00595ED5" w:rsidR="00595ED5" w:rsidRPr="00EF3457">
      <w:pPr>
        <w:jc w:val="both"/>
      </w:pPr>
      <w:r w:rsidRPr="00EF3457">
        <w:t>AIN j.d.o.o. za ugostiteljstvo, Osijek, Šetalište kardinala Franje Šepera 0/BB, MBS: 030137865, OIB 07892163170,</w:t>
      </w:r>
      <w:r>
        <w:rPr>
          <w:b/>
        </w:rPr>
        <w:t xml:space="preserve">  </w:t>
      </w:r>
      <w:r w:rsidR="00595ED5">
        <w:t xml:space="preserve">dana </w:t>
      </w:r>
      <w:r w:rsidR="00595ED5" w:rsidRPr="00EF3457">
        <w:t xml:space="preserve">10. lipnja 2016.  </w:t>
      </w:r>
    </w:p>
    <w:p w:rsidRDefault="00595ED5" w:rsidP="00595ED5" w:rsidR="00595ED5" w:rsidRPr="00EF3457">
      <w:pPr>
        <w:jc w:val="both"/>
      </w:pPr>
    </w:p>
    <w:p w:rsidRDefault="008C4A50" w:rsidP="008C4A50" w:rsidR="008C4A50" w:rsidRPr="002342CC"/>
    <w:p w:rsidRDefault="008C4A50" w:rsidP="008C4A50" w:rsidR="008C4A50" w:rsidRPr="002342CC">
      <w:pPr>
        <w:jc w:val="center"/>
        <w:rPr>
          <w:bCs/>
        </w:rPr>
      </w:pPr>
      <w:r w:rsidRPr="002342CC">
        <w:rPr>
          <w:bCs/>
        </w:rPr>
        <w:t>r i j e š i o    j e</w:t>
      </w:r>
    </w:p>
    <w:p w:rsidRDefault="008C4A50" w:rsidP="008C4A50" w:rsidR="008C4A50" w:rsidRPr="002342CC">
      <w:pPr>
        <w:ind w:left="360"/>
        <w:jc w:val="both"/>
      </w:pPr>
      <w:r w:rsidRPr="002342CC">
        <w:t xml:space="preserve">                                                </w:t>
      </w:r>
    </w:p>
    <w:p w:rsidRDefault="008C4A50" w:rsidP="008C4A50" w:rsidR="008C4A50" w:rsidRPr="002342CC">
      <w:pPr>
        <w:ind w:left="360"/>
        <w:jc w:val="both"/>
      </w:pPr>
    </w:p>
    <w:p w:rsidRDefault="008C4A50" w:rsidP="00EF3457" w:rsidR="008C4A50">
      <w:pPr>
        <w:pStyle w:val="Odlomakpopisa"/>
        <w:numPr>
          <w:ilvl w:val="0"/>
          <w:numId w:val="5"/>
        </w:numPr>
        <w:jc w:val="both"/>
      </w:pPr>
      <w:r w:rsidRPr="002342CC">
        <w:rPr>
          <w:bCs/>
        </w:rPr>
        <w:t xml:space="preserve"> OTVARA SE stečajni postupak nad dužnikom</w:t>
      </w:r>
      <w:r w:rsidRPr="002342CC">
        <w:t xml:space="preserve"> </w:t>
      </w:r>
      <w:r w:rsidR="00EF3457" w:rsidRPr="00EF3457">
        <w:t>AIN j.d.o.o. za ugostiteljstvo, Osijek, Šetalište kardinala Franje Šepera 0/BB, MBS: 030137865, OIB 07892163170</w:t>
      </w:r>
      <w:r w:rsidR="00EF3457">
        <w:t xml:space="preserve"> </w:t>
      </w:r>
      <w:r w:rsidR="00C02BA6">
        <w:t>.</w:t>
      </w:r>
    </w:p>
    <w:p w:rsidRDefault="00C02BA6" w:rsidP="00C02BA6" w:rsidR="00C02BA6" w:rsidRPr="002342CC">
      <w:pPr>
        <w:pStyle w:val="Odlomakpopisa"/>
        <w:ind w:left="1500"/>
        <w:jc w:val="both"/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</w:pPr>
      <w:r w:rsidRPr="002342CC">
        <w:t xml:space="preserve">Za stečajnog upravitelja imenuje se </w:t>
      </w:r>
      <w:r w:rsidR="00F22884">
        <w:t xml:space="preserve">Siniša Rajnović, Sv. Trojstva 87, Milanovac,Virovitica, OIB 86217384445.  </w:t>
      </w:r>
      <w:r w:rsidR="00DF0F5B">
        <w:t xml:space="preserve">             </w:t>
      </w:r>
    </w:p>
    <w:p w:rsidRDefault="008C4A50" w:rsidP="008C4A50" w:rsidR="008C4A50" w:rsidRPr="002342CC">
      <w:pPr>
        <w:ind w:left="851"/>
        <w:jc w:val="both"/>
      </w:pPr>
    </w:p>
    <w:p w:rsidRDefault="008C4A50" w:rsidP="0059487F" w:rsidR="008C4A50">
      <w:pPr>
        <w:pStyle w:val="Odlomakpopisa"/>
        <w:numPr>
          <w:ilvl w:val="0"/>
          <w:numId w:val="5"/>
        </w:numPr>
        <w:jc w:val="both"/>
        <w:rPr>
          <w:bCs/>
        </w:rPr>
      </w:pPr>
      <w:r w:rsidRPr="00B31967">
        <w:rPr>
          <w:bCs/>
        </w:rPr>
        <w:t xml:space="preserve">ZAKLJUČUJE SE stečajni postupak nad dužnikom </w:t>
      </w:r>
      <w:r w:rsidR="00F22884" w:rsidRPr="00B31967">
        <w:rPr>
          <w:bCs/>
        </w:rPr>
        <w:t>AIN j.d.o.o. za ugostiteljstvo, Osijek, Šetalište kardinala Franje Šepera 0/BB, MBS: 030137865, OIB 07892163170</w:t>
      </w:r>
      <w:r w:rsidR="00B31967" w:rsidRPr="00B31967">
        <w:rPr>
          <w:bCs/>
        </w:rPr>
        <w:t xml:space="preserve">.  </w:t>
      </w:r>
    </w:p>
    <w:p w:rsidRDefault="00B31967" w:rsidP="00B31967" w:rsidR="00B31967" w:rsidRPr="00B31967">
      <w:pPr>
        <w:jc w:val="both"/>
        <w:rPr>
          <w:bCs/>
        </w:rPr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2342CC">
        <w:rPr>
          <w:bCs/>
        </w:rPr>
        <w:t>Ovo rješenje objavit će se na mrežnoj stranici e-</w:t>
      </w:r>
      <w:r w:rsidR="00BC3E82">
        <w:rPr>
          <w:bCs/>
        </w:rPr>
        <w:t>o</w:t>
      </w:r>
      <w:r w:rsidRPr="002342CC">
        <w:rPr>
          <w:bCs/>
        </w:rPr>
        <w:t>glasna ploča sudova i dostaviti  registru nadležnom za dužnika.</w:t>
      </w: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jc w:val="center"/>
        <w:rPr>
          <w:bCs/>
        </w:rPr>
      </w:pPr>
      <w:r w:rsidRPr="002342CC">
        <w:rPr>
          <w:bCs/>
        </w:rPr>
        <w:t>Obrazloženje</w:t>
      </w:r>
    </w:p>
    <w:p w:rsidRDefault="0023770D" w:rsidP="008C4A50" w:rsidR="0023770D" w:rsidRPr="002342CC">
      <w:pPr>
        <w:pStyle w:val="Tijeloteksta"/>
        <w:jc w:val="center"/>
        <w:rPr>
          <w:bCs/>
        </w:rPr>
      </w:pPr>
    </w:p>
    <w:p w:rsidRDefault="008C4A50" w:rsidP="00B31967" w:rsidR="008C4A50">
      <w:pPr>
        <w:jc w:val="both"/>
        <w:rPr>
          <w:b/>
        </w:rPr>
      </w:pPr>
      <w:r w:rsidRPr="002342CC">
        <w:t xml:space="preserve">             Financijska agencija Regionalni centar Osijek, Podružnica Osijek podnijela je dana </w:t>
      </w:r>
      <w:r w:rsidR="00DF3709" w:rsidRPr="00B31967">
        <w:t>07. siječnja 2016. zaprimljenog kod ovog suda 8. siječnja 2016</w:t>
      </w:r>
      <w:r w:rsidR="00DF3709" w:rsidRPr="00F35E40">
        <w:t>.</w:t>
      </w:r>
      <w:r w:rsidRPr="00F35E40">
        <w:t xml:space="preserve"> zahtjev za provedbu skraćenog </w:t>
      </w:r>
      <w:r w:rsidR="00926AFE" w:rsidRPr="00F35E40">
        <w:t>stečajnog postupka nad dužnikom</w:t>
      </w:r>
      <w:r w:rsidRPr="00F35E40">
        <w:t xml:space="preserve"> </w:t>
      </w:r>
      <w:r w:rsidR="00B31967" w:rsidRPr="00B31967">
        <w:t xml:space="preserve">AIN j.d.o.o. za ugostiteljstvo, Osijek, Šetalište kardinala Franje Šepera 0/BB, </w:t>
      </w:r>
      <w:r w:rsidR="00B31967">
        <w:t xml:space="preserve">MBS: 030137865, OIB 07892163170.  </w:t>
      </w:r>
      <w:r w:rsidR="009B409D" w:rsidRPr="00344D0B">
        <w:rPr>
          <w:b/>
        </w:rPr>
        <w:t xml:space="preserve"> </w:t>
      </w:r>
    </w:p>
    <w:p w:rsidRDefault="00B31967" w:rsidP="00B31967" w:rsidR="00B31967" w:rsidRPr="002342CC">
      <w:pPr>
        <w:jc w:val="both"/>
        <w:rPr>
          <w:bCs/>
        </w:rPr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</w:t>
      </w:r>
      <w:r w:rsidRPr="002342CC">
        <w:rPr>
          <w:bCs/>
        </w:rPr>
        <w:lastRenderedPageBreak/>
        <w:t>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B31967">
        <w:t xml:space="preserve">dana </w:t>
      </w:r>
      <w:r w:rsidR="00BC3E82" w:rsidRPr="00B31967">
        <w:t>20. siječnja 2016.</w:t>
      </w:r>
      <w:r w:rsidRPr="00B31967">
        <w:t xml:space="preserve"> objavio oglas na mrežnoj stranici e-</w:t>
      </w:r>
      <w:r w:rsidR="00E6345F" w:rsidRPr="00B31967">
        <w:t>o</w:t>
      </w:r>
      <w:r w:rsidRPr="00B31967">
        <w:t>glasna ploča sudova pod posl</w:t>
      </w:r>
      <w:r w:rsidR="00E6345F" w:rsidRPr="00B31967">
        <w:t>ovnim</w:t>
      </w:r>
      <w:r w:rsidRPr="00B31967">
        <w:t xml:space="preserve"> brojem St-</w:t>
      </w:r>
      <w:r w:rsidR="00B31967" w:rsidRPr="00B31967">
        <w:t>39</w:t>
      </w:r>
      <w:r w:rsidR="00E6345F" w:rsidRPr="00B31967">
        <w:t>/16-3</w:t>
      </w:r>
      <w:r w:rsidRPr="00B31967">
        <w:t xml:space="preserve"> sukladno</w:t>
      </w:r>
      <w:r w:rsidRPr="00F35E40">
        <w:t xml:space="preserve">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8C4A50" w:rsidR="008C4A50" w:rsidRPr="00B31967">
      <w:pPr>
        <w:pStyle w:val="Tijeloteksta"/>
        <w:jc w:val="center"/>
      </w:pPr>
      <w:r w:rsidRPr="00B31967">
        <w:t xml:space="preserve">U Osijeku </w:t>
      </w:r>
      <w:r w:rsidR="00595ED5" w:rsidRPr="00B31967">
        <w:t xml:space="preserve">10. lipnja  2016.                       </w:t>
      </w:r>
    </w:p>
    <w:p w:rsidRDefault="00E6345F" w:rsidP="00106E65" w:rsidR="00E6345F"/>
    <w:p w:rsidRDefault="00E6345F" w:rsidP="00811407" w:rsidR="00E6345F">
      <w:pPr>
        <w:ind w:left="5580"/>
        <w:jc w:val="center"/>
      </w:pPr>
    </w:p>
    <w:p w:rsidRDefault="00106E65" w:rsidP="00106E65" w:rsidR="00106E65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106E65" w:rsidP="00106E65" w:rsidR="00106E65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106E65" w:rsidP="00106E65" w:rsidR="00106E65">
      <w:pPr>
        <w:pStyle w:val="Tijeloteksta"/>
        <w:jc w:val="left"/>
      </w:pPr>
    </w:p>
    <w:p w:rsidRDefault="00106E65" w:rsidP="00106E65" w:rsidR="00106E65">
      <w:pPr>
        <w:pStyle w:val="Tijeloteksta"/>
        <w:jc w:val="left"/>
      </w:pPr>
    </w:p>
    <w:p w:rsidRDefault="00106E65" w:rsidP="00106E65" w:rsidR="00106E65">
      <w:pPr>
        <w:pStyle w:val="Tijeloteksta"/>
        <w:jc w:val="left"/>
      </w:pPr>
    </w:p>
    <w:p w:rsidRDefault="00106E65" w:rsidP="00106E65" w:rsidR="00106E65">
      <w:pPr>
        <w:pStyle w:val="Tijeloteksta"/>
        <w:jc w:val="left"/>
      </w:pPr>
      <w:r>
        <w:t>UPUTA O PRAVNOM LIJEKU:</w:t>
      </w:r>
    </w:p>
    <w:p w:rsidRDefault="00106E65" w:rsidP="00106E65" w:rsidR="00106E6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E65" w:rsidP="00106E65" w:rsidR="00106E65">
      <w:pPr>
        <w:pStyle w:val="Tijeloteksta"/>
        <w:jc w:val="left"/>
      </w:pPr>
    </w:p>
    <w:p w:rsidRDefault="00106E65" w:rsidP="00106E65" w:rsidR="00106E65">
      <w:pPr>
        <w:pStyle w:val="Tijeloteksta"/>
        <w:jc w:val="left"/>
      </w:pPr>
    </w:p>
    <w:p w:rsidRDefault="00106E65" w:rsidP="00106E65" w:rsidR="00106E65">
      <w:pPr>
        <w:pStyle w:val="Tijeloteksta"/>
        <w:jc w:val="left"/>
      </w:pPr>
      <w:r>
        <w:t>DNA</w:t>
      </w:r>
    </w:p>
    <w:p w:rsidRDefault="00106E65" w:rsidP="00106E65" w:rsidR="00106E65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106E65" w:rsidP="00106E65" w:rsidR="00106E6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106E65" w:rsidP="00106E65" w:rsidR="00106E6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106E65" w:rsidP="00106E65" w:rsidR="00106E6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106E65" w:rsidP="00106E65" w:rsidR="00106E6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106E65" w:rsidP="00106E65" w:rsidR="00106E65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106E65" w:rsidP="00106E65" w:rsidR="00106E65">
      <w:pPr>
        <w:pStyle w:val="Tijeloteksta"/>
        <w:numPr>
          <w:ilvl w:val="0"/>
          <w:numId w:val="2"/>
        </w:numPr>
        <w:jc w:val="left"/>
      </w:pPr>
      <w:r>
        <w:t>K 10.07.</w:t>
      </w:r>
    </w:p>
    <w:p w:rsidRDefault="007305A3" w:rsidP="007305A3" w:rsidR="007305A3">
      <w:pPr>
        <w:pStyle w:val="Tijeloteksta"/>
        <w:jc w:val="center"/>
      </w:pPr>
    </w:p>
    <w:sectPr w:rsidSect="00CA7DA3" w:rsidR="007305A3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83D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B31967">
    <w:pPr>
      <w:jc w:val="right"/>
    </w:pPr>
    <w:r w:rsidRPr="00B31967">
      <w:t xml:space="preserve">           </w:t>
    </w:r>
    <w:r w:rsidR="00595ED5" w:rsidRPr="00B31967">
      <w:rPr>
        <w:sz w:val="22"/>
        <w:szCs w:val="22"/>
      </w:rPr>
      <w:t>3 St-3</w:t>
    </w:r>
    <w:r w:rsidR="00B31967" w:rsidRPr="00B31967">
      <w:rPr>
        <w:sz w:val="22"/>
        <w:szCs w:val="22"/>
      </w:rPr>
      <w:t>9</w:t>
    </w:r>
    <w:r w:rsidR="00595ED5" w:rsidRPr="00B31967">
      <w:rPr>
        <w:sz w:val="22"/>
        <w:szCs w:val="22"/>
      </w:rPr>
      <w:t xml:space="preserve">/16-4  </w:t>
    </w:r>
    <w:r w:rsidRPr="00B31967">
      <w:t xml:space="preserve">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6E65"/>
    <w:rsid w:val="00134B5A"/>
    <w:rsid w:val="001643FC"/>
    <w:rsid w:val="00171061"/>
    <w:rsid w:val="00180465"/>
    <w:rsid w:val="00215DA9"/>
    <w:rsid w:val="002342CC"/>
    <w:rsid w:val="0023770D"/>
    <w:rsid w:val="0024241D"/>
    <w:rsid w:val="00277679"/>
    <w:rsid w:val="00320F3B"/>
    <w:rsid w:val="0033604D"/>
    <w:rsid w:val="00344D0B"/>
    <w:rsid w:val="003660B7"/>
    <w:rsid w:val="003B6C7C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F1ABF"/>
    <w:rsid w:val="004F3B9A"/>
    <w:rsid w:val="005064EA"/>
    <w:rsid w:val="00520DFA"/>
    <w:rsid w:val="00534927"/>
    <w:rsid w:val="005420F0"/>
    <w:rsid w:val="00554F01"/>
    <w:rsid w:val="00566CDF"/>
    <w:rsid w:val="00581BA4"/>
    <w:rsid w:val="00595ED5"/>
    <w:rsid w:val="00617B3C"/>
    <w:rsid w:val="00634A00"/>
    <w:rsid w:val="00642B53"/>
    <w:rsid w:val="006D244D"/>
    <w:rsid w:val="0071192E"/>
    <w:rsid w:val="007305A3"/>
    <w:rsid w:val="00751321"/>
    <w:rsid w:val="00782E35"/>
    <w:rsid w:val="007A4B35"/>
    <w:rsid w:val="007B19D5"/>
    <w:rsid w:val="007C0B45"/>
    <w:rsid w:val="007E7F9D"/>
    <w:rsid w:val="007F179D"/>
    <w:rsid w:val="007F7404"/>
    <w:rsid w:val="00811407"/>
    <w:rsid w:val="008151B4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35140"/>
    <w:rsid w:val="00A353A4"/>
    <w:rsid w:val="00A579DC"/>
    <w:rsid w:val="00A94EE7"/>
    <w:rsid w:val="00AD10D4"/>
    <w:rsid w:val="00B07BD9"/>
    <w:rsid w:val="00B31967"/>
    <w:rsid w:val="00B417BA"/>
    <w:rsid w:val="00B46738"/>
    <w:rsid w:val="00BA73BF"/>
    <w:rsid w:val="00BC3E82"/>
    <w:rsid w:val="00BD2CFA"/>
    <w:rsid w:val="00C02BA6"/>
    <w:rsid w:val="00C1066C"/>
    <w:rsid w:val="00C163C5"/>
    <w:rsid w:val="00C2455F"/>
    <w:rsid w:val="00C36B8C"/>
    <w:rsid w:val="00C76909"/>
    <w:rsid w:val="00CA7DA3"/>
    <w:rsid w:val="00CD017A"/>
    <w:rsid w:val="00D228E2"/>
    <w:rsid w:val="00DB052E"/>
    <w:rsid w:val="00DD35AD"/>
    <w:rsid w:val="00DE283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5CAB"/>
    <w:rsid w:val="00EE665E"/>
    <w:rsid w:val="00EF3457"/>
    <w:rsid w:val="00EF7284"/>
    <w:rsid w:val="00EF770D"/>
    <w:rsid w:val="00F0353E"/>
    <w:rsid w:val="00F2091F"/>
    <w:rsid w:val="00F22884"/>
    <w:rsid w:val="00F35E40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28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8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8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8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8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28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8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8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8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8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909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St-39/2016</izvorni_sadrzaj>
    <derivirana_varijabla naziv="DomainObject.Predmet.OznakaBroj_1">St-39/2016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AIN j.d.o.o. za ugostiteljstvo</izvorni_sadrzaj>
    <derivirana_varijabla naziv="DomainObject.Predmet.ProtustrankaFormated_1">  AIN j.d.o.o. za ugostiteljstvo</derivirana_varijabla>
  </DomainObject.Predmet.ProtustrankaFormated>
  <DomainObject.Predmet.ProtustrankaFormatedOIB>
    <izvorni_sadrzaj>  AIN j.d.o.o. za ugostiteljstvo, OIB 07892163170</izvorni_sadrzaj>
    <derivirana_varijabla naziv="DomainObject.Predmet.ProtustrankaFormatedOIB_1">  AIN j.d.o.o. za ugostiteljstvo, OIB 07892163170</derivirana_varijabla>
  </DomainObject.Predmet.ProtustrankaFormatedOIB>
  <DomainObject.Predmet.ProtustrankaFormatedWithAdress>
    <izvorni_sadrzaj> AIN j.d.o.o. za ugostiteljstvo, Šetalište kardinala Franje Šepera 0/BB, 31000 Osijek</izvorni_sadrzaj>
    <derivirana_varijabla naziv="DomainObject.Predmet.ProtustrankaFormatedWithAdress_1"> AIN j.d.o.o. za ugostiteljstvo, Šetalište kardinala Franje Šepera 0/BB, 31000 Osijek</derivirana_varijabla>
  </DomainObject.Predmet.ProtustrankaFormatedWithAdress>
  <DomainObject.Predmet.ProtustrankaFormatedWithAdressOIB>
    <izvorni_sadrzaj> AIN j.d.o.o. za ugostiteljstvo, OIB 07892163170, Šetalište kardinala Franje Šepera 0/BB, 31000 Osijek</izvorni_sadrzaj>
    <derivirana_varijabla naziv="DomainObject.Predmet.ProtustrankaFormatedWithAdressOIB_1"> AIN j.d.o.o. za ugostiteljstvo, OIB 07892163170, Šetalište kardinala Franje Šepera 0/BB, 31000 Osijek</derivirana_varijabla>
  </DomainObject.Predmet.ProtustrankaFormatedWithAdressOIB>
  <DomainObject.Predmet.ProtustrankaWithAdress>
    <izvorni_sadrzaj>AIN j.d.o.o. za ugostiteljstvo Šetalište kardinala Franje Šepera 0/BB, 31000 Osijek</izvorni_sadrzaj>
    <derivirana_varijabla naziv="DomainObject.Predmet.ProtustrankaWithAdress_1">AIN j.d.o.o. za ugostiteljstvo Šetalište kardinala Franje Šepera 0/BB, 31000 Osijek</derivirana_varijabla>
  </DomainObject.Predmet.ProtustrankaWithAdress>
  <DomainObject.Predmet.ProtustrankaWithAdressOIB>
    <izvorni_sadrzaj>AIN j.d.o.o. za ugostiteljstvo, OIB 07892163170, Šetalište kardinala Franje Šepera 0/BB, 31000 Osijek</izvorni_sadrzaj>
    <derivirana_varijabla naziv="DomainObject.Predmet.ProtustrankaWithAdressOIB_1">AIN j.d.o.o. za ugostiteljstvo, OIB 07892163170, Šetalište kardinala Franje Šepera 0/BB, 31000 Osijek</derivirana_varijabla>
  </DomainObject.Predmet.ProtustrankaWithAdressOIB>
  <DomainObject.Predmet.ProtustrankaNazivFormated>
    <izvorni_sadrzaj>AIN j.d.o.o. za ugostiteljstvo</izvorni_sadrzaj>
    <derivirana_varijabla naziv="DomainObject.Predmet.ProtustrankaNazivFormated_1">AIN j.d.o.o. za ugostiteljstvo</derivirana_varijabla>
  </DomainObject.Predmet.ProtustrankaNazivFormated>
  <DomainObject.Predmet.ProtustrankaNazivFormatedOIB>
    <izvorni_sadrzaj>AIN j.d.o.o. za ugostiteljstvo, OIB 07892163170</izvorni_sadrzaj>
    <derivirana_varijabla naziv="DomainObject.Predmet.ProtustrankaNazivFormatedOIB_1">AIN j.d.o.o. za ugostiteljstvo, OIB 07892163170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AIN j.d.o.o. za ugostiteljstvo</item>
    </izvorni_sadrzaj>
    <derivirana_varijabla naziv="DomainObject.Predmet.ProtuStrankaListFormated_1">
      <item>AIN j.d.o.o. za ugostiteljstvo</item>
    </derivirana_varijabla>
  </DomainObject.Predmet.ProtuStrankaListFormated>
  <DomainObject.Predmet.ProtuStrankaListFormatedOIB>
    <izvorni_sadrzaj>
      <item>AIN j.d.o.o. za ugostiteljstvo, OIB 07892163170</item>
    </izvorni_sadrzaj>
    <derivirana_varijabla naziv="DomainObject.Predmet.ProtuStrankaListFormatedOIB_1">
      <item>AIN j.d.o.o. za ugostiteljstvo, OIB 07892163170</item>
    </derivirana_varijabla>
  </DomainObject.Predmet.ProtuStrankaListFormatedOIB>
  <DomainObject.Predmet.ProtuStrankaListFormatedWithAdress>
    <izvorni_sadrzaj>
      <item>AIN j.d.o.o. za ugostiteljstvo, Šetalište kardinala Franje Šepera 0/BB, 31000 Osijek</item>
    </izvorni_sadrzaj>
    <derivirana_varijabla naziv="DomainObject.Predmet.ProtuStrankaListFormatedWithAdress_1">
      <item>AIN j.d.o.o. za ugostiteljstvo, Šetalište kardinala Franje Šepera 0/BB, 31000 Osijek</item>
    </derivirana_varijabla>
  </DomainObject.Predmet.ProtuStrankaListFormatedWithAdress>
  <DomainObject.Predmet.ProtuStrankaListFormatedWithAdressOIB>
    <izvorni_sadrzaj>
      <item>AIN j.d.o.o. za ugostiteljstvo, OIB 07892163170, Šetalište kardinala Franje Šepera 0/BB, 31000 Osijek</item>
    </izvorni_sadrzaj>
    <derivirana_varijabla naziv="DomainObject.Predmet.ProtuStrankaListFormatedWithAdressOIB_1">
      <item>AIN j.d.o.o. za ugostiteljstvo, OIB 07892163170, Šetalište kardinala Franje Šepera 0/BB, 31000 Osijek</item>
    </derivirana_varijabla>
  </DomainObject.Predmet.ProtuStrankaListFormatedWithAdressOIB>
  <DomainObject.Predmet.ProtuStrankaListNazivFormated>
    <izvorni_sadrzaj>
      <item>AIN j.d.o.o. za ugostiteljstvo</item>
    </izvorni_sadrzaj>
    <derivirana_varijabla naziv="DomainObject.Predmet.ProtuStrankaListNazivFormated_1">
      <item>AIN j.d.o.o. za ugostiteljstvo</item>
    </derivirana_varijabla>
  </DomainObject.Predmet.ProtuStrankaListNazivFormated>
  <DomainObject.Predmet.ProtuStrankaListNazivFormatedOIB>
    <izvorni_sadrzaj>
      <item>AIN j.d.o.o. za ugostiteljstvo, OIB 07892163170</item>
    </izvorni_sadrzaj>
    <derivirana_varijabla naziv="DomainObject.Predmet.ProtuStrankaListNazivFormatedOIB_1">
      <item>AIN j.d.o.o. za ugostiteljstvo, OIB 07892163170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AIN j.d.o.o. za ugostiteljstvo</izvorni_sadrzaj>
    <derivirana_varijabla naziv="DomainObject.Predmet.ProtustrankaIDrugi_1">AIN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AIN j.d.o.o. za ugostiteljstvo, OIB 07892163170, Šetalište kardinala Franje Šepera 0/BB, 31000 Osijek</izvorni_sadrzaj>
    <derivirana_varijabla naziv="DomainObject.Predmet.ProtustrankaIDrugiAdressOIB_1">AIN j.d.o.o. za ugostiteljstvo, OIB 07892163170, Šetalište kardinala Franje Šepera 0/BB,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AIN j.d.o.o. za ugostiteljstvo</item>
    </izvorni_sadrzaj>
    <derivirana_varijabla naziv="DomainObject.Predmet.SudioniciListNaziv_1">
      <item>FINA RC OSIJEK</item>
      <item>AIN j.d.o.o. za ugostiteljstvo</item>
    </derivirana_varijabla>
  </DomainObject.Predmet.SudioniciListNaziv>
  <DomainObject.Predmet.SudioniciListAdressOIB>
    <izvorni_sadrzaj>
      <item>FINA RC OSIJEK, OIB 85821130368</item>
      <item>AIN j.d.o.o. za ugostiteljstvo, OIB 07892163170, Šetalište kardinala Franje Šepera 0/BB,31000 Osijek</item>
    </izvorni_sadrzaj>
    <derivirana_varijabla naziv="DomainObject.Predmet.SudioniciListAdressOIB_1">
      <item>FINA RC OSIJEK, OIB 85821130368</item>
      <item>AIN j.d.o.o. za ugostiteljstvo, OIB 07892163170, Šetalište kardinala Franje Šepera 0/BB,31000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07892163170</item>
    </izvorni_sadrzaj>
    <derivirana_varijabla naziv="DomainObject.Predmet.SudioniciListNazivOIB_1">
      <item>, OIB 85821130368</item>
      <item>, OIB 07892163170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35AF93-F632-445B-B985-3627FC9920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2726</properties:Characters>
  <properties:Lines>87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2016-06-10T07:56:00Z</dcterms:created>
  <dc:creator>wsadmin</dc:creator>
  <cp:lastModifiedBy>Sanja Ban</cp:lastModifiedBy>
  <cp:lastPrinted>2016-06-10T07:01:00Z</cp:lastPrinted>
  <dcterms:modified xmlns:xsi="http://www.w3.org/2001/XMLSchema-instance" xsi:type="dcterms:W3CDTF">2016-06-10T07:59:00Z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