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00b1" w14:paraId="ef500b1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="007A0C75">
        <w:t xml:space="preserve">. </w:t>
      </w:r>
      <w:r w:rsidRPr="008C3132">
        <w:t>St-</w:t>
      </w:r>
      <w:r w:rsidR="009C70D0">
        <w:t>437/15-8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7A0C75">
        <w:t>3. studenog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9C70D0">
        <w:t>CONSILIUM</w:t>
      </w:r>
      <w:r>
        <w:t xml:space="preserve"> d.o.o. sa sjedištem u </w:t>
      </w:r>
      <w:r w:rsidR="009C70D0">
        <w:t>Zadru</w:t>
      </w:r>
      <w:r>
        <w:t xml:space="preserve"> (</w:t>
      </w:r>
      <w:r w:rsidR="009C70D0">
        <w:t>Grad Zadar</w:t>
      </w:r>
      <w:r>
        <w:t xml:space="preserve">), </w:t>
      </w:r>
      <w:r w:rsidR="009C70D0">
        <w:t>Kovačka 3</w:t>
      </w:r>
      <w:r>
        <w:t xml:space="preserve">, OIB: </w:t>
      </w:r>
      <w:r w:rsidR="009C70D0">
        <w:t>00549691817</w:t>
      </w:r>
      <w:r>
        <w:t xml:space="preserve">, </w:t>
      </w:r>
      <w:r w:rsidR="007A0C75">
        <w:t xml:space="preserve">2. svibnja 2016. </w:t>
      </w:r>
      <w:r>
        <w:t xml:space="preserve">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>za provedbu skraćenog</w:t>
      </w:r>
      <w:r w:rsidR="007A0C75">
        <w:rPr>
          <w:lang w:val="pt-BR"/>
        </w:rPr>
        <w:t>a</w:t>
      </w:r>
      <w:r w:rsidRPr="007B2F69">
        <w:rPr>
          <w:lang w:val="pt-BR"/>
        </w:rPr>
        <w:t xml:space="preserve"> stečajnog postupka nad dužnikom </w:t>
      </w:r>
      <w:r w:rsidR="009C70D0">
        <w:t>CONSILIUM d.o.o. sa sjedištem u Zadru (Grad Zadar), Kovačka 3, OIB: 00549691817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7A0C75">
        <w:rPr>
          <w:lang w:val="pt-BR"/>
        </w:rPr>
        <w:t>3. studenog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9C70D0">
        <w:t>581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9C70D0">
        <w:t>1.494,51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7A0C75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>
        <w:t>) na temelju rješenja ovog suda posl. br. Tt-15/</w:t>
      </w:r>
      <w:r w:rsidR="009C70D0">
        <w:t>4061</w:t>
      </w:r>
      <w:r>
        <w:t xml:space="preserve">-1 od </w:t>
      </w:r>
      <w:r w:rsidR="009C70D0">
        <w:t>11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7A0C75">
        <w:t xml:space="preserve">2. svibnja 2016. </w:t>
      </w:r>
    </w:p>
    <w:p w:rsidRDefault="00902D11" w:rsidP="004709BB" w:rsidR="00902D11"/>
    <w:p w:rsidRDefault="00D86109" w:rsidP="00D86109" w:rsidR="00D86109">
      <w:r>
        <w:t xml:space="preserve">            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lastRenderedPageBreak/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EBA" w:rsidP="00902D11" w:rsidR="005B5EBA">
      <w:r>
        <w:separator/>
      </w:r>
    </w:p>
  </w:endnote>
  <w:endnote w:id="0" w:type="continuationSeparator">
    <w:p w:rsidRDefault="005B5EBA" w:rsidP="00902D11" w:rsidR="005B5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EBA" w:rsidP="00902D11" w:rsidR="005B5EBA">
      <w:r>
        <w:separator/>
      </w:r>
    </w:p>
  </w:footnote>
  <w:footnote w:id="0" w:type="continuationSeparator">
    <w:p w:rsidRDefault="005B5EBA" w:rsidP="00902D11" w:rsidR="005B5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5EBA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2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9C70D0">
      <w:t>437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4709BB"/>
    <w:rsid w:val="005B5EBA"/>
    <w:rsid w:val="005F025B"/>
    <w:rsid w:val="007577A6"/>
    <w:rsid w:val="00794C05"/>
    <w:rsid w:val="007A0C75"/>
    <w:rsid w:val="00902D11"/>
    <w:rsid w:val="009866C7"/>
    <w:rsid w:val="009A40CC"/>
    <w:rsid w:val="009C70D0"/>
    <w:rsid w:val="00B62785"/>
    <w:rsid w:val="00D86109"/>
    <w:rsid w:val="00E031D1"/>
    <w:rsid w:val="00E3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F02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F02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društvo s ograničenom odgovornošću za trgovinu i usluge</izvorni_sadrzaj>
    <derivirana_varijabla naziv="DomainObject.Predmet.ProtustrankaFormated_1">  CONSILIUM društvo s ograničenom odgovornošću za trgovinu i usluge</derivirana_varijabla>
  </DomainObject.Predmet.ProtustrankaFormated>
  <DomainObject.Predmet.ProtustrankaFormatedOIB>
    <izvorni_sadrzaj>  CONSILIUM društvo s ograničenom odgovornošću za trgovinu i usluge, OIB 00549691817</izvorni_sadrzaj>
    <derivirana_varijabla naziv="DomainObject.Predmet.ProtustrankaFormatedOIB_1">  CONSILIUM društvo s ograničenom odgovornošću za trgovinu i usluge, OIB 00549691817</derivirana_varijabla>
  </DomainObject.Predmet.ProtustrankaFormatedOIB>
  <DomainObject.Predmet.ProtustrankaFormatedWithAdress>
    <izvorni_sadrzaj> CONSILIUM društvo s ograničenom odgovornošću za trgovinu i usluge, Kovačka 3, 23000 Zadar</izvorni_sadrzaj>
    <derivirana_varijabla naziv="DomainObject.Predmet.ProtustrankaFormatedWithAdress_1"> CONSILIUM društvo s ograničenom odgovornošću za trgovinu i usluge, Kovačka 3, 23000 Zadar</derivirana_varijabla>
  </DomainObject.Predmet.ProtustrankaFormatedWithAdress>
  <DomainObject.Predmet.ProtustrankaFormatedWithAdressOIB>
    <izvorni_sadrzaj> CONSILIUM društvo s ograničenom odgovornošću za trgovinu i usluge, OIB 00549691817, Kovačka 3, 23000 Zadar</izvorni_sadrzaj>
    <derivirana_varijabla naziv="DomainObject.Predmet.ProtustrankaFormatedWithAdressOIB_1"> CONSILIUM društvo s ograničenom odgovornošću za trgovinu i usluge, OIB 00549691817, Kovačka 3, 23000 Zadar</derivirana_varijabla>
  </DomainObject.Predmet.ProtustrankaFormatedWithAdressOIB>
  <DomainObject.Predmet.ProtustrankaWithAdress>
    <izvorni_sadrzaj>CONSILIUM društvo s ograničenom odgovornošću za trgovinu i usluge Kovačka 3, 23000 Zadar</izvorni_sadrzaj>
    <derivirana_varijabla naziv="DomainObject.Predmet.ProtustrankaWithAdress_1">CONSILIUM društvo s ograničenom odgovornošću za trgovinu i usluge Kovačka 3, 23000 Zadar</derivirana_varijabla>
  </DomainObject.Predmet.ProtustrankaWithAdress>
  <DomainObject.Predmet.ProtustrankaWithAdressOIB>
    <izvorni_sadrzaj>CONSILIUM društvo s ograničenom odgovornošću za trgovinu i usluge, OIB 00549691817, Kovačka 3, 23000 Zadar</izvorni_sadrzaj>
    <derivirana_varijabla naziv="DomainObject.Predmet.ProtustrankaWithAdressOIB_1">CONSILIUM društvo s ograničenom odgovornošću za trgovinu i usluge, OIB 00549691817, Kovačka 3, 23000 Zadar</derivirana_varijabla>
  </DomainObject.Predmet.ProtustrankaWithAdressOIB>
  <DomainObject.Predmet.ProtustrankaNazivFormated>
    <izvorni_sadrzaj>CONSILIUM društvo s ograničenom odgovornošću za trgovinu i usluge</izvorni_sadrzaj>
    <derivirana_varijabla naziv="DomainObject.Predmet.ProtustrankaNazivFormated_1">CONSILIUM društvo s ograničenom odgovornošću za trgovinu i usluge</derivirana_varijabla>
  </DomainObject.Predmet.ProtustrankaNazivFormated>
  <DomainObject.Predmet.ProtustrankaNazivFormatedOIB>
    <izvorni_sadrzaj>CONSILIUM društvo s ograničenom odgovornošću za trgovinu i usluge, OIB 00549691817</izvorni_sadrzaj>
    <derivirana_varijabla naziv="DomainObject.Predmet.ProtustrankaNazivFormatedOIB_1">CONSILIUM društvo s ograničenom odgovornošću za trgovinu i usluge, OIB 00549691817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1494.51</izvorni_sadrzaj>
    <derivirana_varijabla naziv="DomainObject.Predmet.TrenutnaVrijednost_1">1494.51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CONSILIUM društvo s ograničenom odgovornošću za trgovinu i usluge</item>
    </izvorni_sadrzaj>
    <derivirana_varijabla naziv="DomainObject.Predmet.ProtuStrankaListFormated_1">
      <item>CONSILIUM društvo s ograničenom odgovornošću za trgovinu i usluge</item>
    </derivirana_varijabla>
  </DomainObject.Predmet.ProtuStrankaListFormated>
  <DomainObject.Predmet.ProtuStrankaListFormatedOIB>
    <izvorni_sadrzaj>
      <item>CONSILIUM društvo s ograničenom odgovornošću za trgovinu i usluge, OIB 00549691817</item>
    </izvorni_sadrzaj>
    <derivirana_varijabla naziv="DomainObject.Predmet.ProtuStrankaListFormatedOIB_1">
      <item>CONSILIUM društvo s ograničenom odgovornošću za trgovinu i usluge, OIB 00549691817</item>
    </derivirana_varijabla>
  </DomainObject.Predmet.ProtuStrankaListFormatedOIB>
  <DomainObject.Predmet.ProtuStrankaListFormatedWithAdress>
    <izvorni_sadrzaj>
      <item>CONSILIUM društvo s ograničenom odgovornošću za trgovinu i usluge, Kovačka 3, 23000 Zadar</item>
    </izvorni_sadrzaj>
    <derivirana_varijabla naziv="DomainObject.Predmet.ProtuStrankaListFormatedWithAdress_1">
      <item>CONSILIUM društvo s ograničenom odgovornošću za trgovinu i usluge, Kovačka 3, 23000 Zadar</item>
    </derivirana_varijabla>
  </DomainObject.Predmet.ProtuStrankaListFormatedWithAdress>
  <DomainObject.Predmet.ProtuStrankaListFormatedWithAdressOIB>
    <izvorni_sadrzaj>
      <item>CONSILIUM društvo s ograničenom odgovornošću za trgovinu i usluge, OIB 00549691817, Kovačka 3, 23000 Zadar</item>
    </izvorni_sadrzaj>
    <derivirana_varijabla naziv="DomainObject.Predmet.ProtuStrankaListFormatedWithAdressOIB_1">
      <item>CONSILIUM društvo s ograničenom odgovornošću za trgovinu i usluge, OIB 00549691817, Kovačka 3, 23000 Zadar</item>
    </derivirana_varijabla>
  </DomainObject.Predmet.ProtuStrankaListFormatedWithAdressOIB>
  <DomainObject.Predmet.ProtuStrankaListNazivFormated>
    <izvorni_sadrzaj>
      <item>CONSILIUM društvo s ograničenom odgovornošću za trgovinu i usluge</item>
    </izvorni_sadrzaj>
    <derivirana_varijabla naziv="DomainObject.Predmet.ProtuStrankaListNazivFormated_1">
      <item>CONSILIUM društvo s ograničenom odgovornošću za trgovinu i usluge</item>
    </derivirana_varijabla>
  </DomainObject.Predmet.ProtuStrankaListNazivFormated>
  <DomainObject.Predmet.ProtuStrankaListNazivFormatedOIB>
    <izvorni_sadrzaj>
      <item>CONSILIUM društvo s ograničenom odgovornošću za trgovinu i usluge, OIB 00549691817</item>
    </izvorni_sadrzaj>
    <derivirana_varijabla naziv="DomainObject.Predmet.ProtuStrankaListNazivFormatedOIB_1">
      <item>CONSILIUM društvo s ograničenom odgovornošću za trgovinu i usluge, OIB 00549691817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CONSILIUM društvo s ograničenom odgovornošću za trgovinu i usluge</izvorni_sadrzaj>
    <derivirana_varijabla naziv="DomainObject.Predmet.ProtustrankaIDrugi_1">CONSILIUM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CONSILIUM društvo s ograničenom odgovornošću za trgovinu i usluge, OIB 00549691817, Kovačka 3, 23000 Zadar</izvorni_sadrzaj>
    <derivirana_varijabla naziv="DomainObject.Predmet.ProtustrankaIDrugiAdressOIB_1">CONSILIUM društvo s ograničenom odgovornošću za trgovinu i usluge, OIB 00549691817, Kovačka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CONSILIUM društvo s ograničenom odgovornošću za trgovinu i usluge</item>
    </izvorni_sadrzaj>
    <derivirana_varijabla naziv="DomainObject.Predmet.SudioniciListNaziv_1">
      <item>FINA</item>
      <item>CONSILIUM društvo s ograničenom odgovornošću za trgovinu i usluge</item>
    </derivirana_varijabla>
  </DomainObject.Predmet.SudioniciListNaziv>
  <DomainObject.Predmet.SudioniciListAdressOIB>
    <izvorni_sadrzaj>
      <item>FINA, OIB 85821130368</item>
      <item>CONSILIUM društvo s ograničenom odgovornošću za trgovinu i usluge, OIB 00549691817, Kovačka 3,23000 Zadar</item>
    </izvorni_sadrzaj>
    <derivirana_varijabla naziv="DomainObject.Predmet.SudioniciListAdressOIB_1">
      <item>FINA, OIB 85821130368</item>
      <item>CONSILIUM društvo s ograničenom odgovornošću za trgovinu i usluge, OIB 00549691817, Kovačka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00549691817</item>
    </izvorni_sadrzaj>
    <derivirana_varijabla naziv="DomainObject.Predmet.SudioniciListNazivOIB_1">
      <item>, OIB 85821130368</item>
      <item>, OIB 00549691817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2428</properties:Characters>
  <properties:Lines>69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2016-04-26T12:42:00Z</dcterms:created>
  <dc:creator>Tina Grgas</dc:creator>
  <cp:lastModifiedBy>Tina Grgas</cp:lastModifiedBy>
  <cp:lastPrinted>2016-03-09T09:37:00Z</cp:lastPrinted>
  <dcterms:modified xmlns:xsi="http://www.w3.org/2001/XMLSchema-instance" xsi:type="dcterms:W3CDTF">2016-05-02T10:24:00Z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