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d833" w14:paraId="697d833" w:rsidRDefault="00976FDF" w:rsidP="008A6DA0" w:rsidR="00976FDF">
      <w:pPr>
        <w15:collapsed w:val="false"/>
        <w:rPr>
          <w:rStyle w:val="Naglaeno"/>
        </w:rPr>
      </w:pPr>
    </w:p>
    <w:p w:rsidRDefault="008A6DA0" w:rsidP="008A6DA0" w:rsidR="008A6DA0" w:rsidRPr="009C396C"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864DA6" w:rsidRPr="00864DA6">
        <w:rPr>
          <w:b/>
          <w:sz w:val="24"/>
        </w:rPr>
        <w:t>MAGICUM TRAVEL j.d.o.o.</w:t>
      </w:r>
      <w:r w:rsidRPr="003D5956">
        <w:rPr>
          <w:b/>
          <w:sz w:val="24"/>
        </w:rPr>
        <w:t xml:space="preserve">, </w:t>
      </w:r>
      <w:r w:rsidR="0085211F" w:rsidRPr="0085211F">
        <w:rPr>
          <w:b/>
          <w:sz w:val="24"/>
        </w:rPr>
        <w:t>Osijek</w:t>
      </w:r>
      <w:r w:rsidRPr="003D5956">
        <w:rPr>
          <w:b/>
          <w:sz w:val="24"/>
        </w:rPr>
        <w:t xml:space="preserve">, </w:t>
      </w:r>
      <w:r w:rsidR="00864DA6" w:rsidRPr="00864DA6">
        <w:rPr>
          <w:b/>
          <w:sz w:val="24"/>
        </w:rPr>
        <w:t>Ulica Kralja Zvonimira 15</w:t>
      </w:r>
      <w:r w:rsidRPr="003D5956">
        <w:rPr>
          <w:b/>
          <w:sz w:val="24"/>
        </w:rPr>
        <w:t xml:space="preserve">, MBS: </w:t>
      </w:r>
      <w:r w:rsidR="00864DA6" w:rsidRPr="00864DA6">
        <w:rPr>
          <w:b/>
          <w:sz w:val="24"/>
        </w:rPr>
        <w:t>030153139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864DA6" w:rsidRPr="00864DA6">
        <w:rPr>
          <w:b/>
          <w:sz w:val="24"/>
        </w:rPr>
        <w:t>36972756092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864DA6">
        <w:rPr>
          <w:sz w:val="24"/>
        </w:rPr>
        <w:t>20. prosinca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864DA6" w:rsidRPr="00864DA6">
        <w:rPr>
          <w:b/>
        </w:rPr>
        <w:t xml:space="preserve">Miodrag </w:t>
      </w:r>
      <w:proofErr w:type="spellStart"/>
      <w:r w:rsidR="00864DA6" w:rsidRPr="00864DA6">
        <w:rPr>
          <w:b/>
        </w:rPr>
        <w:t>Bogojević</w:t>
      </w:r>
      <w:proofErr w:type="spellEnd"/>
      <w:r w:rsidR="00864DA6" w:rsidRPr="00864DA6">
        <w:rPr>
          <w:b/>
        </w:rPr>
        <w:t>, OIB: 69114746254</w:t>
      </w:r>
      <w:r w:rsidRPr="00754992">
        <w:rPr>
          <w:b/>
        </w:rPr>
        <w:t xml:space="preserve">, </w:t>
      </w:r>
      <w:r w:rsidR="00864DA6" w:rsidRPr="00864DA6">
        <w:rPr>
          <w:b/>
        </w:rPr>
        <w:t>Osijek, Ulica Kralja Zvonimira 15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 xml:space="preserve">za namirenje troškova stečajnog postupka na depozitni račun Trgovačkog suda u Osijeku broj HR31 2390 0011 3000 0020 0 model HR05 </w:t>
      </w:r>
      <w:r w:rsidRPr="00864DA6">
        <w:rPr>
          <w:b/>
        </w:rPr>
        <w:t>272</w:t>
      </w:r>
      <w:r w:rsidR="00864DA6" w:rsidRPr="00864DA6">
        <w:rPr>
          <w:b/>
        </w:rPr>
        <w:t>-2229-16</w:t>
      </w:r>
      <w:r w:rsidRPr="009C396C">
        <w:t>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A16885">
        <w:rPr>
          <w:b/>
        </w:rPr>
        <w:t>MAGICUM TRAVEL j.d.o.o., Osijek, Ulica Kralja Zvonimira 15, MBS: 030153139</w:t>
      </w:r>
      <w:r w:rsidR="00A16885">
        <w:t xml:space="preserve">, </w:t>
      </w:r>
      <w:r w:rsidR="00A16885">
        <w:rPr>
          <w:b/>
        </w:rPr>
        <w:t>OIB: 36972756092</w:t>
      </w:r>
      <w:r w:rsidR="00A16885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A16885">
        <w:rPr>
          <w:b/>
        </w:rPr>
        <w:t xml:space="preserve">Miodrag </w:t>
      </w:r>
      <w:proofErr w:type="spellStart"/>
      <w:r w:rsidR="00A16885">
        <w:rPr>
          <w:b/>
        </w:rPr>
        <w:t>Bogojević</w:t>
      </w:r>
      <w:proofErr w:type="spellEnd"/>
      <w:r w:rsidR="00A16885">
        <w:rPr>
          <w:b/>
        </w:rPr>
        <w:t>, Osijek, Ulica Kralja Zvonimira 15</w:t>
      </w:r>
      <w:r>
        <w:t xml:space="preserve">, </w:t>
      </w:r>
      <w:r w:rsidRPr="009C396C">
        <w:t>ne plati iznos iz točke 1</w:t>
      </w:r>
      <w:r w:rsidR="00A969B6">
        <w:t>.</w:t>
      </w:r>
      <w:r w:rsidRPr="009C396C">
        <w:t xml:space="preserve">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A16885">
        <w:rPr>
          <w:b/>
        </w:rPr>
        <w:t xml:space="preserve">Miodrag </w:t>
      </w:r>
      <w:proofErr w:type="spellStart"/>
      <w:r w:rsidR="00A16885">
        <w:rPr>
          <w:b/>
        </w:rPr>
        <w:t>Bogojević</w:t>
      </w:r>
      <w:proofErr w:type="spellEnd"/>
      <w:r w:rsidR="00A16885">
        <w:rPr>
          <w:b/>
        </w:rPr>
        <w:t>, Osijek, Ulica Kralja Zvonimira 15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A16885">
        <w:rPr>
          <w:b/>
        </w:rPr>
        <w:t xml:space="preserve">Miodrag </w:t>
      </w:r>
      <w:proofErr w:type="spellStart"/>
      <w:r w:rsidR="00A16885">
        <w:rPr>
          <w:b/>
        </w:rPr>
        <w:t>Bogojević</w:t>
      </w:r>
      <w:proofErr w:type="spellEnd"/>
      <w:r w:rsidR="00A16885">
        <w:rPr>
          <w:b/>
        </w:rPr>
        <w:t>, Osijek, Ulica Kralja Zvonimira 15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A16885">
        <w:rPr>
          <w:b/>
        </w:rPr>
        <w:t xml:space="preserve">Miodrag </w:t>
      </w:r>
      <w:proofErr w:type="spellStart"/>
      <w:r w:rsidR="00A16885">
        <w:rPr>
          <w:b/>
        </w:rPr>
        <w:t>Bogojević</w:t>
      </w:r>
      <w:proofErr w:type="spellEnd"/>
      <w:r w:rsidR="00A16885">
        <w:rPr>
          <w:b/>
        </w:rPr>
        <w:t>, Osijek, Ulica Kralja Zvonimira 15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A16885">
        <w:rPr>
          <w:sz w:val="24"/>
        </w:rPr>
        <w:t>20. prosinca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5D1E8D" w:rsidRPr="005D1E8D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BD145F" w:rsidRPr="00BD145F">
        <w:t xml:space="preserve">Miodrag </w:t>
      </w:r>
      <w:proofErr w:type="spellStart"/>
      <w:r w:rsidR="00BD145F" w:rsidRPr="00BD145F">
        <w:t>Bogojević</w:t>
      </w:r>
      <w:proofErr w:type="spellEnd"/>
      <w:r w:rsidR="00BD145F" w:rsidRPr="00BD145F">
        <w:t>, Osijek, Ulica Kralja Zvonimira 15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BD145F">
        <w:t>20.1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B95AC2" w:rsidP="00B95AC2" w:rsidR="00B95AC2">
      <w:pPr>
        <w:ind w:left="360"/>
        <w:jc w:val="both"/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C9" w:rsidR="00980FC9">
      <w:r>
        <w:separator/>
      </w:r>
    </w:p>
  </w:endnote>
  <w:endnote w:id="0" w:type="continuationSeparator">
    <w:p w:rsidRDefault="00980FC9" w:rsidR="00980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C9" w:rsidR="00980FC9">
      <w:r>
        <w:separator/>
      </w:r>
    </w:p>
  </w:footnote>
  <w:footnote w:id="0" w:type="continuationSeparator">
    <w:p w:rsidRDefault="00980FC9" w:rsidR="00980F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FC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6FD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64DA6">
      <w:t>6 St-2229/16-3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4617C2">
      <w:t>222</w:t>
    </w:r>
    <w:r w:rsidR="00864DA6">
      <w:t>9</w:t>
    </w:r>
    <w:r>
      <w:t>/16-3</w:t>
    </w:r>
  </w:p>
  <w:p w:rsidRDefault="00980FC9" w:rsidP="00546D11" w:rsidR="00546D11">
    <w:pPr>
      <w:jc w:val="right"/>
    </w:pPr>
  </w:p>
  <w:p w:rsidRDefault="00980FC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440E"/>
    <w:rsid w:val="0009759A"/>
    <w:rsid w:val="00110DE1"/>
    <w:rsid w:val="00154F2C"/>
    <w:rsid w:val="001607D2"/>
    <w:rsid w:val="001633A9"/>
    <w:rsid w:val="001743E4"/>
    <w:rsid w:val="001A3B3E"/>
    <w:rsid w:val="001B33DC"/>
    <w:rsid w:val="001C0201"/>
    <w:rsid w:val="001C635E"/>
    <w:rsid w:val="001E19A3"/>
    <w:rsid w:val="001E2105"/>
    <w:rsid w:val="002010CC"/>
    <w:rsid w:val="00203CE3"/>
    <w:rsid w:val="00207758"/>
    <w:rsid w:val="002126A9"/>
    <w:rsid w:val="002378A7"/>
    <w:rsid w:val="00252EBC"/>
    <w:rsid w:val="00282764"/>
    <w:rsid w:val="002B6C5B"/>
    <w:rsid w:val="002C439F"/>
    <w:rsid w:val="002E191A"/>
    <w:rsid w:val="002E2A89"/>
    <w:rsid w:val="002F0B29"/>
    <w:rsid w:val="00310117"/>
    <w:rsid w:val="003142DB"/>
    <w:rsid w:val="00331FC0"/>
    <w:rsid w:val="00356ECE"/>
    <w:rsid w:val="003624F4"/>
    <w:rsid w:val="003876FA"/>
    <w:rsid w:val="003B0D85"/>
    <w:rsid w:val="003C765F"/>
    <w:rsid w:val="003D5956"/>
    <w:rsid w:val="003F43D2"/>
    <w:rsid w:val="00420F10"/>
    <w:rsid w:val="00425C43"/>
    <w:rsid w:val="00437E25"/>
    <w:rsid w:val="00440A6B"/>
    <w:rsid w:val="004445B5"/>
    <w:rsid w:val="0044680C"/>
    <w:rsid w:val="004617C2"/>
    <w:rsid w:val="004627C0"/>
    <w:rsid w:val="00473591"/>
    <w:rsid w:val="004A0456"/>
    <w:rsid w:val="004A1BE0"/>
    <w:rsid w:val="004A3DCB"/>
    <w:rsid w:val="004B0AF2"/>
    <w:rsid w:val="004C1965"/>
    <w:rsid w:val="004D13F4"/>
    <w:rsid w:val="004E1613"/>
    <w:rsid w:val="00502B8D"/>
    <w:rsid w:val="00531D16"/>
    <w:rsid w:val="00556767"/>
    <w:rsid w:val="0058380C"/>
    <w:rsid w:val="005B2FE6"/>
    <w:rsid w:val="005D1E8D"/>
    <w:rsid w:val="005E147B"/>
    <w:rsid w:val="005F39F6"/>
    <w:rsid w:val="005F702C"/>
    <w:rsid w:val="0060372C"/>
    <w:rsid w:val="00630962"/>
    <w:rsid w:val="00640948"/>
    <w:rsid w:val="006478A3"/>
    <w:rsid w:val="00653F1A"/>
    <w:rsid w:val="00684C8D"/>
    <w:rsid w:val="006A1793"/>
    <w:rsid w:val="006B1D89"/>
    <w:rsid w:val="006B23B0"/>
    <w:rsid w:val="006C3480"/>
    <w:rsid w:val="006D2F24"/>
    <w:rsid w:val="006F19F3"/>
    <w:rsid w:val="00707D74"/>
    <w:rsid w:val="00712941"/>
    <w:rsid w:val="0074532C"/>
    <w:rsid w:val="00754992"/>
    <w:rsid w:val="00784800"/>
    <w:rsid w:val="007D217C"/>
    <w:rsid w:val="007E05E0"/>
    <w:rsid w:val="007F03F0"/>
    <w:rsid w:val="00850AF8"/>
    <w:rsid w:val="0085211F"/>
    <w:rsid w:val="00864DA6"/>
    <w:rsid w:val="00870A14"/>
    <w:rsid w:val="008A0198"/>
    <w:rsid w:val="008A6DA0"/>
    <w:rsid w:val="008A7573"/>
    <w:rsid w:val="008D3F18"/>
    <w:rsid w:val="008F6F35"/>
    <w:rsid w:val="008F70F4"/>
    <w:rsid w:val="00900804"/>
    <w:rsid w:val="009029CE"/>
    <w:rsid w:val="009160C7"/>
    <w:rsid w:val="00924C72"/>
    <w:rsid w:val="00963CBE"/>
    <w:rsid w:val="009705EA"/>
    <w:rsid w:val="00976FDF"/>
    <w:rsid w:val="0098061D"/>
    <w:rsid w:val="00980FC9"/>
    <w:rsid w:val="009836D5"/>
    <w:rsid w:val="00993EC0"/>
    <w:rsid w:val="009A0D2F"/>
    <w:rsid w:val="009A75CE"/>
    <w:rsid w:val="009B2FC8"/>
    <w:rsid w:val="009F16FF"/>
    <w:rsid w:val="00A16885"/>
    <w:rsid w:val="00A61091"/>
    <w:rsid w:val="00A81A23"/>
    <w:rsid w:val="00A969B6"/>
    <w:rsid w:val="00AA1592"/>
    <w:rsid w:val="00AC143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D145F"/>
    <w:rsid w:val="00BD7B7E"/>
    <w:rsid w:val="00C12C14"/>
    <w:rsid w:val="00C82903"/>
    <w:rsid w:val="00C96A1A"/>
    <w:rsid w:val="00CF2B1A"/>
    <w:rsid w:val="00DB04C4"/>
    <w:rsid w:val="00DB0D69"/>
    <w:rsid w:val="00DD0C83"/>
    <w:rsid w:val="00DD2EE2"/>
    <w:rsid w:val="00DE4E72"/>
    <w:rsid w:val="00DF587A"/>
    <w:rsid w:val="00E26B49"/>
    <w:rsid w:val="00E31AEE"/>
    <w:rsid w:val="00E47CE8"/>
    <w:rsid w:val="00E914A6"/>
    <w:rsid w:val="00EE3442"/>
    <w:rsid w:val="00EF605A"/>
    <w:rsid w:val="00F22C70"/>
    <w:rsid w:val="00F23EC7"/>
    <w:rsid w:val="00F41308"/>
    <w:rsid w:val="00F435D4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143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6F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76FD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76FD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FD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FD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143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6F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76FD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76FD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FD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FD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2229</izvorni_sadrzaj>
    <derivirana_varijabla naziv="DomainObject.Predmet.Broj_1">2229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St-2229/2016</izvorni_sadrzaj>
    <derivirana_varijabla naziv="DomainObject.Predmet.OznakaBroj_1">St-2229/2016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MAGICUM TRAVEL jednostavno društvo s ograničenom odgovornošću za trgovinu i usluge</izvorni_sadrzaj>
    <derivirana_varijabla naziv="DomainObject.Predmet.ProtustrankaFormated_1">  MAGICUM TRAVEL jednostavno društvo s ograničenom odgovornošću za trgovinu i usluge</derivirana_varijabla>
  </DomainObject.Predmet.ProtustrankaFormated>
  <DomainObject.Predmet.ProtustrankaFormatedOIB>
    <izvorni_sadrzaj>  MAGICUM TRAVEL jednostavno društvo s ograničenom odgovornošću za trgovinu i usluge, OIB 36972756092</izvorni_sadrzaj>
    <derivirana_varijabla naziv="DomainObject.Predmet.ProtustrankaFormatedOIB_1">  MAGICUM TRAVEL jednostavno društvo s ograničenom odgovornošću za trgovinu i usluge, OIB 36972756092</derivirana_varijabla>
  </DomainObject.Predmet.ProtustrankaFormatedOIB>
  <DomainObject.Predmet.ProtustrankaFormatedWithAdress>
    <izvorni_sadrzaj> MAGICUM TRAVEL jednostavno društvo s ograničenom odgovornošću za trgovinu i usluge, Ulica Kralja Zvonimira 15, 31000 Osijek</izvorni_sadrzaj>
    <derivirana_varijabla naziv="DomainObject.Predmet.ProtustrankaFormatedWithAdress_1"> MAGICUM TRAVEL jednostavno društvo s ograničenom odgovornošću za trgovinu i usluge, Ulica Kralja Zvonimira 15, 31000 Osijek</derivirana_varijabla>
  </DomainObject.Predmet.ProtustrankaFormatedWithAdress>
  <DomainObject.Predmet.ProtustrankaFormatedWithAdressOIB>
    <izvorni_sadrzaj> MAGICUM TRAVEL jednostavno društvo s ograničenom odgovornošću za trgovinu i usluge, OIB 36972756092, Ulica Kralja Zvonimira 15, 31000 Osijek</izvorni_sadrzaj>
    <derivirana_varijabla naziv="DomainObject.Predmet.ProtustrankaFormatedWithAdressOIB_1"> MAGICUM TRAVEL jednostavno društvo s ograničenom odgovornošću za trgovinu i usluge, OIB 36972756092, Ulica Kralja Zvonimira 15, 31000 Osijek</derivirana_varijabla>
  </DomainObject.Predmet.ProtustrankaFormatedWithAdressOIB>
  <DomainObject.Predmet.ProtustrankaWithAdress>
    <izvorni_sadrzaj>MAGICUM TRAVEL jednostavno društvo s ograničenom odgovornošću za trgovinu i usluge Ulica Kralja Zvonimira 15, 31000 Osijek</izvorni_sadrzaj>
    <derivirana_varijabla naziv="DomainObject.Predmet.ProtustrankaWithAdress_1">MAGICUM TRAVEL jednostavno društvo s ograničenom odgovornošću za trgovinu i usluge Ulica Kralja Zvonimira 15, 31000 Osijek</derivirana_varijabla>
  </DomainObject.Predmet.ProtustrankaWithAdress>
  <DomainObject.Predmet.ProtustrankaWithAdressOIB>
    <izvorni_sadrzaj>MAGICUM TRAVEL jednostavno društvo s ograničenom odgovornošću za trgovinu i usluge, OIB 36972756092, Ulica Kralja Zvonimira 15, 31000 Osijek</izvorni_sadrzaj>
    <derivirana_varijabla naziv="DomainObject.Predmet.ProtustrankaWithAdressOIB_1">MAGICUM TRAVEL jednostavno društvo s ograničenom odgovornošću za trgovinu i usluge, OIB 36972756092, Ulica Kralja Zvonimira 15, 31000 Osijek</derivirana_varijabla>
  </DomainObject.Predmet.ProtustrankaWithAdressOIB>
  <DomainObject.Predmet.ProtustrankaNazivFormated>
    <izvorni_sadrzaj>MAGICUM TRAVEL jednostavno društvo s ograničenom odgovornošću za trgovinu i usluge</izvorni_sadrzaj>
    <derivirana_varijabla naziv="DomainObject.Predmet.ProtustrankaNazivFormated_1">MAGICUM TRAVEL jednostavno društvo s ograničenom odgovornošću za trgovinu i usluge</derivirana_varijabla>
  </DomainObject.Predmet.ProtustrankaNazivFormated>
  <DomainObject.Predmet.ProtustrankaNazivFormatedOIB>
    <izvorni_sadrzaj>MAGICUM TRAVEL jednostavno društvo s ograničenom odgovornošću za trgovinu i usluge, OIB 36972756092</izvorni_sadrzaj>
    <derivirana_varijabla naziv="DomainObject.Predmet.ProtustrankaNazivFormatedOIB_1">MAGICUM TRAVEL jednostavno društvo s ograničenom odgovornošću za trgovinu i usluge, OIB 36972756092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MAGICUM TRAVEL jednostavno društvo s ograničenom odgovornošću za trgovinu i usluge</item>
    </izvorni_sadrzaj>
    <derivirana_varijabla naziv="DomainObject.Predmet.ProtuStrankaListFormated_1">
      <item>MAGICUM TRAVEL jednostavno društvo s ograničenom odgovornošću za trgovinu i usluge</item>
    </derivirana_varijabla>
  </DomainObject.Predmet.ProtuStrankaListFormated>
  <DomainObject.Predmet.ProtuStrankaListFormatedOIB>
    <izvorni_sadrzaj>
      <item>MAGICUM TRAVEL jednostavno društvo s ograničenom odgovornošću za trgovinu i usluge, OIB 36972756092</item>
    </izvorni_sadrzaj>
    <derivirana_varijabla naziv="DomainObject.Predmet.ProtuStrankaListFormatedOIB_1">
      <item>MAGICUM TRAVEL jednostavno društvo s ograničenom odgovornošću za trgovinu i usluge, OIB 36972756092</item>
    </derivirana_varijabla>
  </DomainObject.Predmet.ProtuStrankaListFormatedOIB>
  <DomainObject.Predmet.ProtuStrankaListFormatedWithAdress>
    <izvorni_sadrzaj>
      <item>MAGICUM TRAVEL jednostavno društvo s ograničenom odgovornošću za trgovinu i usluge, Ulica Kralja Zvonimira 15, 31000 Osijek</item>
    </izvorni_sadrzaj>
    <derivirana_varijabla naziv="DomainObject.Predmet.ProtuStrankaListFormatedWithAdress_1">
      <item>MAGICUM TRAVEL jednostavno društvo s ograničenom odgovornošću za trgovinu i usluge, Ulica Kralja Zvonimira 15, 31000 Osijek</item>
    </derivirana_varijabla>
  </DomainObject.Predmet.ProtuStrankaListFormatedWithAdress>
  <DomainObject.Predmet.ProtuStrankaListFormatedWithAdressOIB>
    <izvorni_sadrzaj>
      <item>MAGICUM TRAVEL jednostavno društvo s ograničenom odgovornošću za trgovinu i usluge, OIB 36972756092, Ulica Kralja Zvonimira 15, 31000 Osijek</item>
    </izvorni_sadrzaj>
    <derivirana_varijabla naziv="DomainObject.Predmet.ProtuStrankaListFormatedWithAdressOIB_1">
      <item>MAGICUM TRAVEL jednostavno društvo s ograničenom odgovornošću za trgovinu i usluge, OIB 36972756092, Ulica Kralja Zvonimira 15, 31000 Osijek</item>
    </derivirana_varijabla>
  </DomainObject.Predmet.ProtuStrankaListFormatedWithAdressOIB>
  <DomainObject.Predmet.ProtuStrankaListNazivFormated>
    <izvorni_sadrzaj>
      <item>MAGICUM TRAVEL jednostavno društvo s ograničenom odgovornošću za trgovinu i usluge</item>
    </izvorni_sadrzaj>
    <derivirana_varijabla naziv="DomainObject.Predmet.ProtuStrankaListNazivFormated_1">
      <item>MAGICUM TRAVEL jednostavno društvo s ograničenom odgovornošću za trgovinu i usluge</item>
    </derivirana_varijabla>
  </DomainObject.Predmet.ProtuStrankaListNazivFormated>
  <DomainObject.Predmet.ProtuStrankaListNazivFormatedOIB>
    <izvorni_sadrzaj>
      <item>MAGICUM TRAVEL jednostavno društvo s ograničenom odgovornošću za trgovinu i usluge, OIB 36972756092</item>
    </izvorni_sadrzaj>
    <derivirana_varijabla naziv="DomainObject.Predmet.ProtuStrankaListNazivFormatedOIB_1">
      <item>MAGICUM TRAVEL jednostavno društvo s ograničenom odgovornošću za trgovinu i usluge, OIB 36972756092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MAGICUM TRAVEL jednostavno društvo s ograničenom odgovornošću za trgovinu i usluge</izvorni_sadrzaj>
    <derivirana_varijabla naziv="DomainObject.Predmet.ProtustrankaIDrugi_1">MAGICUM TRAVEL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MAGICUM TRAVEL jednostavno društvo s ograničenom odgovornošću za trgovinu i usluge, OIB 36972756092, Ulica Kralja Zvonimira 15, 31000 Osijek</izvorni_sadrzaj>
    <derivirana_varijabla naziv="DomainObject.Predmet.ProtustrankaIDrugiAdressOIB_1">MAGICUM TRAVEL jednostavno društvo s ograničenom odgovornošću za trgovinu i usluge, OIB 36972756092, Ulica Kralja Zvonimira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MAGICUM TRAVEL jednostavno društvo s ograničenom odgovornošću za trgovinu i usluge</item>
    </izvorni_sadrzaj>
    <derivirana_varijabla naziv="DomainObject.Predmet.SudioniciListNaziv_1">
      <item>FINA RC OSIJEK</item>
      <item>MAGICUM TRAVEL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MAGICUM TRAVEL jednostavno društvo s ograničenom odgovornošću za trgovinu i usluge, OIB 36972756092, Ulica Kralja Zvonimira 15,31000 Osijek</item>
    </izvorni_sadrzaj>
    <derivirana_varijabla naziv="DomainObject.Predmet.SudioniciListAdressOIB_1">
      <item>FINA RC OSIJEK, OIB 85821130368</item>
      <item>MAGICUM TRAVEL jednostavno društvo s ograničenom odgovornošću za trgovinu i usluge, OIB 36972756092, Ulica Kralja Zvonimira 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36972756092</item>
    </izvorni_sadrzaj>
    <derivirana_varijabla naziv="DomainObject.Predmet.SudioniciListNazivOIB_1">
      <item>, OIB 85821130368</item>
      <item>, OIB 36972756092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1B700-864C-4C01-942A-568866AA8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505</properties:Words>
  <properties:Characters>2597</properties:Characters>
  <properties:Lines>112</properties:Lines>
  <properties:Paragraphs>24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2016-12-20T09:11:00Z</dcterms:modified>
  <cp:revision>153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