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e2f7" w14:paraId="211e2f7" w:rsidRDefault="00194A69" w:rsidP="00194A69" w:rsidR="00194A6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Poslovni broj: </w:t>
      </w:r>
      <w:r>
        <w:rPr>
          <w:szCs w:val="24"/>
        </w:rPr>
        <w:t>3</w:t>
      </w:r>
      <w:r>
        <w:rPr>
          <w:szCs w:val="24"/>
        </w:rPr>
        <w:t xml:space="preserve"> St-</w:t>
      </w:r>
      <w:r>
        <w:rPr>
          <w:szCs w:val="24"/>
        </w:rPr>
        <w:t>669</w:t>
      </w:r>
      <w:r>
        <w:rPr>
          <w:szCs w:val="24"/>
        </w:rPr>
        <w:t>/2015-5</w:t>
      </w:r>
    </w:p>
    <w:p w:rsidRDefault="00194A69" w:rsidP="00194A69" w:rsidR="00194A6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194A69" w:rsidP="00194A69" w:rsidR="00194A6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194A69" w:rsidP="00194A69" w:rsidR="00194A6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194A69" w:rsidP="00194A69" w:rsidR="00194A6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jc w:val="both"/>
      </w:pPr>
      <w:r>
        <w:rPr>
          <w:szCs w:val="24"/>
        </w:rPr>
        <w:tab/>
      </w:r>
      <w:r>
        <w:t xml:space="preserve">Trgovački sud u Varaždinu po sucu toga suda </w:t>
      </w:r>
      <w:r>
        <w:t>Jasni Lekić</w:t>
      </w:r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ZADRUGA HRVOJE za stolariju, trgovinu i usluge, Koprivnica, </w:t>
      </w:r>
      <w:proofErr w:type="spellStart"/>
      <w:r>
        <w:t>Dubovec</w:t>
      </w:r>
      <w:proofErr w:type="spellEnd"/>
      <w:r>
        <w:t xml:space="preserve"> 14/a, OIB: 98914918715, MBS: 01065102</w:t>
      </w:r>
      <w:r>
        <w:t xml:space="preserve">, dana </w:t>
      </w:r>
      <w:r>
        <w:t>28</w:t>
      </w:r>
      <w:r>
        <w:t xml:space="preserve">. </w:t>
      </w:r>
      <w:r>
        <w:t>prosinca</w:t>
      </w:r>
      <w:r>
        <w:t xml:space="preserve"> 2015. godine</w:t>
      </w:r>
    </w:p>
    <w:p w:rsidRDefault="00194A69" w:rsidP="00194A69" w:rsidR="00194A69">
      <w:pPr>
        <w:jc w:val="both"/>
      </w:pPr>
    </w:p>
    <w:p w:rsidRDefault="00194A69" w:rsidP="00194A69" w:rsidR="00194A6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ZADRUGA HRVOJE za stolariju, trgovinu i usluge, Koprivnica, </w:t>
      </w:r>
      <w:proofErr w:type="spellStart"/>
      <w:r>
        <w:t>Dubovec</w:t>
      </w:r>
      <w:proofErr w:type="spellEnd"/>
      <w:r>
        <w:t xml:space="preserve"> 14/a, OIB: 98914918715, MBS: 01065102</w:t>
      </w:r>
      <w:r>
        <w:rPr>
          <w:szCs w:val="24"/>
        </w:rPr>
        <w:t xml:space="preserve">, s danom </w:t>
      </w:r>
      <w:r>
        <w:rPr>
          <w:szCs w:val="24"/>
        </w:rPr>
        <w:t>28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u 14,30 sati.</w:t>
      </w:r>
    </w:p>
    <w:p w:rsidRDefault="00194A69" w:rsidP="00194A69" w:rsidR="00194A69">
      <w:pPr>
        <w:jc w:val="both"/>
        <w:rPr>
          <w:szCs w:val="24"/>
        </w:rPr>
      </w:pPr>
    </w:p>
    <w:p w:rsidRDefault="00194A69" w:rsidP="00194A69" w:rsidR="00194A6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ZADRUGA HRVOJE za stolariju, trgovinu i usluge, Koprivnica, </w:t>
      </w:r>
      <w:proofErr w:type="spellStart"/>
      <w:r>
        <w:t>Dubovec</w:t>
      </w:r>
      <w:proofErr w:type="spellEnd"/>
      <w:r>
        <w:t xml:space="preserve"> 14/a, OIB: 98914918715, MBS: 01065102.</w:t>
      </w:r>
    </w:p>
    <w:p w:rsidRDefault="00194A69" w:rsidP="00194A69" w:rsidR="00194A69">
      <w:pPr>
        <w:jc w:val="both"/>
      </w:pPr>
    </w:p>
    <w:p w:rsidRDefault="00194A69" w:rsidP="00194A69" w:rsidR="00194A69">
      <w:pPr>
        <w:jc w:val="both"/>
      </w:pPr>
      <w:r>
        <w:tab/>
        <w:t xml:space="preserve">III Za stečajnog upravitelja imenuje se </w:t>
      </w:r>
      <w:r>
        <w:t>Ivan Prpić, Obala Ruđera Boškovića 4, Sisak, OIB: 16795120342.</w:t>
      </w:r>
    </w:p>
    <w:p w:rsidRDefault="00194A69" w:rsidP="00194A69" w:rsidR="00194A69">
      <w:pPr>
        <w:jc w:val="both"/>
        <w:rPr>
          <w:color w:val="FF0000"/>
        </w:rPr>
      </w:pPr>
    </w:p>
    <w:p w:rsidRDefault="00194A69" w:rsidP="00194A69" w:rsidR="00194A6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194A69" w:rsidP="00194A69" w:rsidR="00194A69">
      <w:pPr>
        <w:jc w:val="both"/>
        <w:rPr>
          <w:szCs w:val="24"/>
        </w:rPr>
      </w:pPr>
    </w:p>
    <w:p w:rsidRDefault="00194A69" w:rsidP="00194A69" w:rsidR="00194A6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ZADRUGA HRVOJE za stolariju, trgovinu i usluge, Koprivnica, </w:t>
      </w:r>
      <w:proofErr w:type="spellStart"/>
      <w:r>
        <w:t>Dubovec</w:t>
      </w:r>
      <w:proofErr w:type="spellEnd"/>
      <w:r>
        <w:t xml:space="preserve"> 14/a, OIB: 98914918715, MBS: 01065102</w:t>
      </w:r>
      <w:r>
        <w:rPr>
          <w:szCs w:val="24"/>
        </w:rPr>
        <w:t>, bit će brisan iz sudskog registra.</w:t>
      </w: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30. listopada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>
        <w:rPr>
          <w:szCs w:val="24"/>
        </w:rPr>
        <w:t>28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</w:t>
      </w:r>
    </w:p>
    <w:p w:rsidRDefault="00194A69" w:rsidP="00194A69" w:rsidR="00194A6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194A69" w:rsidP="00194A69" w:rsidR="00194A69">
      <w:pPr>
        <w:rPr>
          <w:szCs w:val="24"/>
        </w:rPr>
      </w:pPr>
      <w:r>
        <w:rPr>
          <w:szCs w:val="24"/>
        </w:rPr>
        <w:t xml:space="preserve">     </w:t>
      </w:r>
    </w:p>
    <w:p w:rsidRDefault="00194A69" w:rsidP="00194A69" w:rsidR="00194A6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S u d a c</w:t>
      </w:r>
    </w:p>
    <w:p w:rsidRDefault="00194A69" w:rsidP="00194A69" w:rsidR="00194A69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Jasna Lekić</w:t>
      </w:r>
      <w:r>
        <w:rPr>
          <w:szCs w:val="24"/>
        </w:rPr>
        <w:t>, v.r.</w:t>
      </w:r>
    </w:p>
    <w:p w:rsidRDefault="00194A69" w:rsidP="00194A69" w:rsidR="00194A6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194A69" w:rsidP="00194A69" w:rsidR="00194A69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194A69" w:rsidP="00194A69" w:rsidR="00194A6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194A69" w:rsidP="00194A69" w:rsidR="00194A69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94A69" w:rsidP="00194A69" w:rsidR="00194A6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rPr>
          <w:szCs w:val="24"/>
        </w:rPr>
      </w:pPr>
      <w:r>
        <w:rPr>
          <w:szCs w:val="24"/>
        </w:rPr>
        <w:t>DNA:</w:t>
      </w:r>
    </w:p>
    <w:p w:rsidRDefault="00194A69" w:rsidP="00194A69" w:rsidR="00194A6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194A69" w:rsidP="00194A69" w:rsidR="00194A6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194A69" w:rsidP="00194A69" w:rsidR="00194A69">
      <w:pPr>
        <w:numPr>
          <w:ilvl w:val="0"/>
          <w:numId w:val="47"/>
        </w:numPr>
      </w:pPr>
      <w:r>
        <w:rPr>
          <w:szCs w:val="24"/>
        </w:rPr>
        <w:t xml:space="preserve">Dužnik </w:t>
      </w:r>
      <w:r>
        <w:t xml:space="preserve">ZADRUGA HRVOJE za stolariju, trgovinu i usluge, Koprivnica, </w:t>
      </w:r>
      <w:proofErr w:type="spellStart"/>
      <w:r>
        <w:t>Dubovec</w:t>
      </w:r>
      <w:proofErr w:type="spellEnd"/>
      <w:r>
        <w:t xml:space="preserve"> 14/a, OIB: 98914918715, MBS: 01065102</w:t>
      </w:r>
    </w:p>
    <w:p w:rsidRDefault="00194A69" w:rsidP="00194A69" w:rsidR="00194A69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Hrvoje Krsnik, Koprivnica, </w:t>
      </w:r>
      <w:proofErr w:type="spellStart"/>
      <w:r>
        <w:t>Dubovec</w:t>
      </w:r>
      <w:proofErr w:type="spellEnd"/>
      <w:r>
        <w:t xml:space="preserve"> 14/a</w:t>
      </w:r>
    </w:p>
    <w:p w:rsidRDefault="00194A69" w:rsidP="00194A69" w:rsidR="00194A6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194A69" w:rsidP="00194A69" w:rsidR="00194A6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194A69" w:rsidP="00194A69" w:rsidR="00194A6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Ivan Prpić, Obala Ruđera Boškovića 4, Sisak</w:t>
      </w:r>
    </w:p>
    <w:p w:rsidRDefault="00194A69" w:rsidP="00194A69" w:rsidR="00194A6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rPr>
          <w:szCs w:val="24"/>
        </w:rPr>
      </w:pPr>
    </w:p>
    <w:p w:rsidRDefault="00194A69" w:rsidP="00194A69" w:rsidR="00194A69">
      <w:pPr>
        <w:rPr>
          <w:szCs w:val="24"/>
        </w:rPr>
      </w:pPr>
    </w:p>
    <w:p w:rsidRDefault="00DA0242" w:rsidP="00194A69" w:rsidR="00DA0242" w:rsidRPr="00194A69"/>
    <w:sectPr w:rsidSect="00EB0D4C" w:rsidR="00DA0242" w:rsidRPr="00194A6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A69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94A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94A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344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St-669/2015-5</izvorni_sadrzaj>
    <derivirana_varijabla naziv="DomainObject.Oznaka_1">St-669/2015-5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St-669/2015</izvorni_sadrzaj>
    <derivirana_varijabla naziv="DomainObject.Predmet.OznakaBroj_1">St-669/2015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HRVOJE za stolariju, trgovinu i usluge</izvorni_sadrzaj>
    <derivirana_varijabla naziv="DomainObject.Predmet.ProtustrankaFormated_1">  ZADRUGA HRVOJE za stolariju, trgovinu i usluge</derivirana_varijabla>
  </DomainObject.Predmet.ProtustrankaFormated>
  <DomainObject.Predmet.ProtustrankaFormatedOIB>
    <izvorni_sadrzaj>  ZADRUGA HRVOJE za stolariju, trgovinu i usluge, OIB 98914918715</izvorni_sadrzaj>
    <derivirana_varijabla naziv="DomainObject.Predmet.ProtustrankaFormatedOIB_1">  ZADRUGA HRVOJE za stolariju, trgovinu i usluge, OIB 98914918715</derivirana_varijabla>
  </DomainObject.Predmet.ProtustrankaFormatedOIB>
  <DomainObject.Predmet.ProtustrankaFormatedWithAdress>
    <izvorni_sadrzaj> ZADRUGA HRVOJE za stolariju, trgovinu i usluge, Dubovec 14/a, 48000 Koprivnica</izvorni_sadrzaj>
    <derivirana_varijabla naziv="DomainObject.Predmet.ProtustrankaFormatedWithAdress_1"> ZADRUGA HRVOJE za stolariju, trgovinu i usluge, Dubovec 14/a, 48000 Koprivnica</derivirana_varijabla>
  </DomainObject.Predmet.ProtustrankaFormatedWithAdress>
  <DomainObject.Predmet.ProtustrankaFormatedWithAdressOIB>
    <izvorni_sadrzaj> ZADRUGA HRVOJE za stolariju, trgovinu i usluge, OIB 98914918715, Dubovec 14/a, 48000 Koprivnica</izvorni_sadrzaj>
    <derivirana_varijabla naziv="DomainObject.Predmet.ProtustrankaFormatedWithAdressOIB_1"> ZADRUGA HRVOJE za stolariju, trgovinu i usluge, OIB 98914918715, Dubovec 14/a, 48000 Koprivnica</derivirana_varijabla>
  </DomainObject.Predmet.ProtustrankaFormatedWithAdressOIB>
  <DomainObject.Predmet.ProtustrankaWithAdress>
    <izvorni_sadrzaj>ZADRUGA HRVOJE za stolariju, trgovinu i usluge Dubovec 14/a, 48000 Koprivnica</izvorni_sadrzaj>
    <derivirana_varijabla naziv="DomainObject.Predmet.ProtustrankaWithAdress_1">ZADRUGA HRVOJE za stolariju, trgovinu i usluge Dubovec 14/a, 48000 Koprivnica</derivirana_varijabla>
  </DomainObject.Predmet.ProtustrankaWithAdress>
  <DomainObject.Predmet.ProtustrankaWithAdressOIB>
    <izvorni_sadrzaj>ZADRUGA HRVOJE za stolariju, trgovinu i usluge, OIB 98914918715, Dubovec 14/a, 48000 Koprivnica</izvorni_sadrzaj>
    <derivirana_varijabla naziv="DomainObject.Predmet.ProtustrankaWithAdressOIB_1">ZADRUGA HRVOJE za stolariju, trgovinu i usluge, OIB 98914918715, Dubovec 14/a, 48000 Koprivnica</derivirana_varijabla>
  </DomainObject.Predmet.ProtustrankaWithAdressOIB>
  <DomainObject.Predmet.ProtustrankaNazivFormated>
    <izvorni_sadrzaj>ZADRUGA HRVOJE za stolariju, trgovinu i usluge</izvorni_sadrzaj>
    <derivirana_varijabla naziv="DomainObject.Predmet.ProtustrankaNazivFormated_1">ZADRUGA HRVOJE za stolariju, trgovinu i usluge</derivirana_varijabla>
  </DomainObject.Predmet.ProtustrankaNazivFormated>
  <DomainObject.Predmet.ProtustrankaNazivFormatedOIB>
    <izvorni_sadrzaj>ZADRUGA HRVOJE za stolariju, trgovinu i usluge, OIB 98914918715</izvorni_sadrzaj>
    <derivirana_varijabla naziv="DomainObject.Predmet.ProtustrankaNazivFormatedOIB_1">ZADRUGA HRVOJE za stolariju, trgovinu i usluge, OIB 98914918715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53811.67</izvorni_sadrzaj>
    <derivirana_varijabla naziv="DomainObject.Predmet.TrenutnaVrijednost_1">53811.67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HRVOJE za stolariju, trgovinu i usluge</item>
    </izvorni_sadrzaj>
    <derivirana_varijabla naziv="DomainObject.Predmet.ProtuStrankaListFormated_1">
      <item>ZADRUGA HRVOJE za stolariju, trgovinu i usluge</item>
    </derivirana_varijabla>
  </DomainObject.Predmet.ProtuStrankaListFormated>
  <DomainObject.Predmet.ProtuStrankaListFormatedOIB>
    <izvorni_sadrzaj>
      <item>ZADRUGA HRVOJE za stolariju, trgovinu i usluge, OIB 98914918715</item>
    </izvorni_sadrzaj>
    <derivirana_varijabla naziv="DomainObject.Predmet.ProtuStrankaListFormatedOIB_1">
      <item>ZADRUGA HRVOJE za stolariju, trgovinu i usluge, OIB 98914918715</item>
    </derivirana_varijabla>
  </DomainObject.Predmet.ProtuStrankaListFormatedOIB>
  <DomainObject.Predmet.ProtuStrankaListFormatedWithAdress>
    <izvorni_sadrzaj>
      <item>ZADRUGA HRVOJE za stolariju, trgovinu i usluge, Dubovec 14/a, 48000 Koprivnica</item>
    </izvorni_sadrzaj>
    <derivirana_varijabla naziv="DomainObject.Predmet.ProtuStrankaListFormatedWithAdress_1">
      <item>ZADRUGA HRVOJE za stolariju, trgovinu i usluge, Dubovec 14/a, 48000 Koprivnica</item>
    </derivirana_varijabla>
  </DomainObject.Predmet.ProtuStrankaListFormatedWithAdress>
  <DomainObject.Predmet.ProtuStrankaListFormatedWithAdressOIB>
    <izvorni_sadrzaj>
      <item>ZADRUGA HRVOJE za stolariju, trgovinu i usluge, OIB 98914918715, Dubovec 14/a, 48000 Koprivnica</item>
    </izvorni_sadrzaj>
    <derivirana_varijabla naziv="DomainObject.Predmet.ProtuStrankaListFormatedWithAdressOIB_1">
      <item>ZADRUGA HRVOJE za stolariju, trgovinu i usluge, OIB 98914918715, Dubovec 14/a, 48000 Koprivnica</item>
    </derivirana_varijabla>
  </DomainObject.Predmet.ProtuStrankaListFormatedWithAdressOIB>
  <DomainObject.Predmet.ProtuStrankaListNazivFormated>
    <izvorni_sadrzaj>
      <item>ZADRUGA HRVOJE za stolariju, trgovinu i usluge</item>
    </izvorni_sadrzaj>
    <derivirana_varijabla naziv="DomainObject.Predmet.ProtuStrankaListNazivFormated_1">
      <item>ZADRUGA HRVOJE za stolariju, trgovinu i usluge</item>
    </derivirana_varijabla>
  </DomainObject.Predmet.ProtuStrankaListNazivFormated>
  <DomainObject.Predmet.ProtuStrankaListNazivFormatedOIB>
    <izvorni_sadrzaj>
      <item>ZADRUGA HRVOJE za stolariju, trgovinu i usluge, OIB 98914918715</item>
    </izvorni_sadrzaj>
    <derivirana_varijabla naziv="DomainObject.Predmet.ProtuStrankaListNazivFormatedOIB_1">
      <item>ZADRUGA HRVOJE za stolariju, trgovinu i usluge, OIB 98914918715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St-669/2015-5</izvorni_sadrzaj>
    <derivirana_varijabla naziv="DomainObject.PoslovniBrojDokumenta_1">St-669/2015-5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HRVOJE za stolariju, trgovinu i usluge</izvorni_sadrzaj>
    <derivirana_varijabla naziv="DomainObject.Predmet.ProtustrankaIDrugi_1">ZADRUGA HRVOJE za stolariju,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HRVOJE za stolariju, trgovinu i usluge, OIB 98914918715, Dubovec 14/a, 48000 Koprivnica</izvorni_sadrzaj>
    <derivirana_varijabla naziv="DomainObject.Predmet.ProtustrankaIDrugiAdressOIB_1">ZADRUGA HRVOJE za stolariju, trgovinu i usluge, OIB 98914918715, Dubovec 14/a,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HRVOJE za stolariju,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ZADRUGA HRVOJE za stolariju,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HRVOJE za stolariju, trgovinu i usluge, OIB 98914918715, Dubovec 14/a,48000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HRVOJE za stolariju, trgovinu i usluge, OIB 98914918715, Dubovec 14/a,48000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B681D-600E-4DB9-994C-FB3F50A41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2907</properties:Characters>
  <properties:Lines>86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2015-12-28T11:49:00Z</cp:lastPrinted>
  <dcterms:modified xmlns:xsi="http://www.w3.org/2001/XMLSchema-instance" xsi:type="dcterms:W3CDTF">2015-12-28T11:51:00Z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