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2b86" w14:paraId="e9b2b8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290F5E">
        <w:t>2043</w:t>
      </w:r>
      <w:r>
        <w:t>/201</w:t>
      </w:r>
      <w:r w:rsidR="004B7268">
        <w:t>6</w:t>
      </w:r>
      <w:r>
        <w:t>-</w:t>
      </w:r>
      <w:r w:rsidR="00290F5E">
        <w:t>4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3B50D0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290F5E">
        <w:t>Osijek</w:t>
      </w:r>
      <w:r w:rsidR="004B7268">
        <w:t>,</w:t>
      </w:r>
      <w:r w:rsidR="000875F3">
        <w:t xml:space="preserve"> Podružnica </w:t>
      </w:r>
      <w:r w:rsidR="00290F5E">
        <w:t>Slavonski Brod</w:t>
      </w:r>
      <w:r w:rsidR="00782657">
        <w:t>,</w:t>
      </w:r>
      <w:r>
        <w:t xml:space="preserve"> za provedbu skraćenog stečajnog postupka po službenoj dužnosti nad dužnikom </w:t>
      </w:r>
      <w:r w:rsidR="00290F5E">
        <w:t>MRAV  d</w:t>
      </w:r>
      <w:r w:rsidR="00BD06D9">
        <w:t>.o.o.</w:t>
      </w:r>
      <w:r w:rsidR="00A038B8">
        <w:t>,</w:t>
      </w:r>
      <w:r>
        <w:t xml:space="preserve"> OIB: </w:t>
      </w:r>
      <w:r w:rsidR="00290F5E">
        <w:t xml:space="preserve">84694247156 </w:t>
      </w:r>
      <w:r>
        <w:t xml:space="preserve">sa sjedištem </w:t>
      </w:r>
      <w:r w:rsidR="004B7268">
        <w:t xml:space="preserve">u </w:t>
      </w:r>
      <w:proofErr w:type="spellStart"/>
      <w:r w:rsidR="00290F5E">
        <w:t>Trešnjica</w:t>
      </w:r>
      <w:proofErr w:type="spellEnd"/>
      <w:r w:rsidR="00290F5E">
        <w:t xml:space="preserve"> 1</w:t>
      </w:r>
      <w:r w:rsidR="00346B0E">
        <w:t xml:space="preserve">, </w:t>
      </w:r>
      <w:r w:rsidR="00290F5E">
        <w:t>35000 Slavonski Brod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290F5E">
        <w:t xml:space="preserve">MRAV  d.o.o., OIB: 84694247156 sa sjedištem u </w:t>
      </w:r>
      <w:proofErr w:type="spellStart"/>
      <w:r w:rsidR="00290F5E">
        <w:t>Trešnjica</w:t>
      </w:r>
      <w:proofErr w:type="spellEnd"/>
      <w:r w:rsidR="00290F5E">
        <w:t xml:space="preserve"> 1, 35000 Slavonski Brod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290F5E">
        <w:t>Zvonko Tomljanović</w:t>
      </w:r>
      <w:r w:rsidR="003B50D0">
        <w:t xml:space="preserve">, </w:t>
      </w:r>
      <w:r w:rsidR="00B87157">
        <w:t xml:space="preserve"> </w:t>
      </w:r>
      <w:r w:rsidR="00290F5E">
        <w:t>J. Runjanina 7</w:t>
      </w:r>
      <w:r w:rsidR="003B50D0">
        <w:t xml:space="preserve">, </w:t>
      </w:r>
      <w:r w:rsidR="00290F5E">
        <w:t>Našice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290F5E">
        <w:t>01559486405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290F5E">
        <w:t xml:space="preserve">MRAV  d.o.o., OIB: 84694247156 sa sjedištem u </w:t>
      </w:r>
      <w:proofErr w:type="spellStart"/>
      <w:r w:rsidR="00290F5E">
        <w:t>Trešnjica</w:t>
      </w:r>
      <w:proofErr w:type="spellEnd"/>
      <w:r w:rsidR="00290F5E">
        <w:t xml:space="preserve"> 1, 35000 Slavonski Brod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290F5E">
        <w:t>01</w:t>
      </w:r>
      <w:r>
        <w:t xml:space="preserve">. </w:t>
      </w:r>
      <w:r w:rsidR="00290F5E">
        <w:t>srpnja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290F5E">
        <w:t xml:space="preserve">Ivan </w:t>
      </w:r>
      <w:proofErr w:type="spellStart"/>
      <w:r w:rsidR="00290F5E">
        <w:t>Mogušar</w:t>
      </w:r>
      <w:proofErr w:type="spellEnd"/>
      <w:r w:rsidR="00290F5E">
        <w:t>, Pleternica, Kralja Zvonimira 73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59BE"/>
    <w:rsid w:val="000E42EE"/>
    <w:rsid w:val="000F1B14"/>
    <w:rsid w:val="00111DAA"/>
    <w:rsid w:val="001120ED"/>
    <w:rsid w:val="00173029"/>
    <w:rsid w:val="001A2A28"/>
    <w:rsid w:val="001D7A27"/>
    <w:rsid w:val="00213589"/>
    <w:rsid w:val="00245422"/>
    <w:rsid w:val="00266CB6"/>
    <w:rsid w:val="00290F5E"/>
    <w:rsid w:val="002945BE"/>
    <w:rsid w:val="002B0E86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378EB"/>
    <w:rsid w:val="00454574"/>
    <w:rsid w:val="00461AC2"/>
    <w:rsid w:val="004B7268"/>
    <w:rsid w:val="004D63F3"/>
    <w:rsid w:val="0053442F"/>
    <w:rsid w:val="005E0E2A"/>
    <w:rsid w:val="006050E8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4378C"/>
    <w:rsid w:val="00866670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038B8"/>
    <w:rsid w:val="00A37E9C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D06D9"/>
    <w:rsid w:val="00BE7D72"/>
    <w:rsid w:val="00BF2611"/>
    <w:rsid w:val="00C25D83"/>
    <w:rsid w:val="00C43064"/>
    <w:rsid w:val="00C74209"/>
    <w:rsid w:val="00D1420F"/>
    <w:rsid w:val="00D15EFB"/>
    <w:rsid w:val="00E73D85"/>
    <w:rsid w:val="00E96D1C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  <w:rsid w:val="00FD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605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05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05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605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05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05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97724.29</izvorni_sadrzaj>
    <derivirana_varijabla naziv="DomainObject.Predmet.InicijalnaVrijednost_1">97724.29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društvo s ograničenom odgovornošću za trgovinu na veliko i malo</izvorni_sadrzaj>
    <derivirana_varijabla naziv="DomainObject.Predmet.ProtustrankaFormated_1">  MRAV društvo s ograničenom odgovornošću za trgovinu na veliko i malo</derivirana_varijabla>
  </DomainObject.Predmet.ProtustrankaFormated>
  <DomainObject.Predmet.ProtustrankaFormatedOIB>
    <izvorni_sadrzaj>  MRAV društvo s ograničenom odgovornošću za trgovinu na veliko i malo, OIB 84694247156</izvorni_sadrzaj>
    <derivirana_varijabla naziv="DomainObject.Predmet.ProtustrankaFormatedOIB_1">  MRAV društvo s ograničenom odgovornošću za trgovinu na veliko i malo, OIB 84694247156</derivirana_varijabla>
  </DomainObject.Predmet.ProtustrankaFormatedOIB>
  <DomainObject.Predmet.ProtustrankaFormatedWithAdress>
    <izvorni_sadrzaj> MRAV društvo s ograničenom odgovornošću za trgovinu na veliko i malo, Trešnjica 1, 35000 Slavonski Brod</izvorni_sadrzaj>
    <derivirana_varijabla naziv="DomainObject.Predmet.ProtustrankaFormatedWithAdress_1"> MRAV društvo s ograničenom odgovornošću za trgovinu na veliko i malo, Trešnjica 1, 35000 Slavonski Brod</derivirana_varijabla>
  </DomainObject.Predmet.ProtustrankaFormatedWithAdress>
  <DomainObject.Predmet.ProtustrankaFormatedWithAdressOIB>
    <izvorni_sadrzaj> MRAV društvo s ograničenom odgovornošću za trgovinu na veliko i malo, OIB 84694247156, Trešnjica 1, 35000 Slavonski Brod</izvorni_sadrzaj>
    <derivirana_varijabla naziv="DomainObject.Predmet.ProtustrankaFormatedWithAdressOIB_1"> MRAV društvo s ograničenom odgovornošću za trgovinu na veliko i malo, OIB 84694247156, Trešnjica 1, 35000 Slavonski Brod</derivirana_varijabla>
  </DomainObject.Predmet.ProtustrankaFormatedWithAdressOIB>
  <DomainObject.Predmet.ProtustrankaWithAdress>
    <izvorni_sadrzaj>MRAV društvo s ograničenom odgovornošću za trgovinu na veliko i malo Trešnjica 1, 35000 Slavonski Brod</izvorni_sadrzaj>
    <derivirana_varijabla naziv="DomainObject.Predmet.ProtustrankaWithAdress_1">MRAV društvo s ograničenom odgovornošću za trgovinu na veliko i malo Trešnjica 1, 35000 Slavonski Brod</derivirana_varijabla>
  </DomainObject.Predmet.ProtustrankaWithAdress>
  <DomainObject.Predmet.ProtustrankaWithAdressOIB>
    <izvorni_sadrzaj>MRAV društvo s ograničenom odgovornošću za trgovinu na veliko i malo, OIB 84694247156, Trešnjica 1, 35000 Slavonski Brod</izvorni_sadrzaj>
    <derivirana_varijabla naziv="DomainObject.Predmet.ProtustrankaWithAdressOIB_1">MRAV društvo s ograničenom odgovornošću za trgovinu na veliko i malo, OIB 84694247156, Trešnjica 1, 35000 Slavonski Brod</derivirana_varijabla>
  </DomainObject.Predmet.ProtustrankaWithAdressOIB>
  <DomainObject.Predmet.ProtustrankaNazivFormated>
    <izvorni_sadrzaj>MRAV društvo s ograničenom odgovornošću za trgovinu na veliko i malo</izvorni_sadrzaj>
    <derivirana_varijabla naziv="DomainObject.Predmet.ProtustrankaNazivFormated_1">MRAV društvo s ograničenom odgovornošću za trgovinu na veliko i malo</derivirana_varijabla>
  </DomainObject.Predmet.ProtustrankaNazivFormated>
  <DomainObject.Predmet.ProtustrankaNazivFormatedOIB>
    <izvorni_sadrzaj>MRAV društvo s ograničenom odgovornošću za trgovinu na veliko i malo, OIB 84694247156</izvorni_sadrzaj>
    <derivirana_varijabla naziv="DomainObject.Predmet.ProtustrankaNazivFormatedOIB_1">MRAV društvo s ograničenom odgovornošću za trgovinu na veliko i malo, OIB 84694247156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MRAV društvo s ograničenom odgovornošću za trgovinu na veliko i malo</item>
    </izvorni_sadrzaj>
    <derivirana_varijabla naziv="DomainObject.Predmet.ProtuStrankaListFormated_1">
      <item>MRAV društvo s ograničenom odgovornošću za trgovinu na veliko i malo</item>
    </derivirana_varijabla>
  </DomainObject.Predmet.ProtuStrankaListFormated>
  <DomainObject.Predmet.ProtuStrankaListFormatedOIB>
    <izvorni_sadrzaj>
      <item>MRAV društvo s ograničenom odgovornošću za trgovinu na veliko i malo, OIB 84694247156</item>
    </izvorni_sadrzaj>
    <derivirana_varijabla naziv="DomainObject.Predmet.ProtuStrankaListFormatedOIB_1">
      <item>MRAV društvo s ograničenom odgovornošću za trgovinu na veliko i malo, OIB 84694247156</item>
    </derivirana_varijabla>
  </DomainObject.Predmet.ProtuStrankaListFormatedOIB>
  <DomainObject.Predmet.ProtuStrankaListFormatedWithAdress>
    <izvorni_sadrzaj>
      <item>MRAV društvo s ograničenom odgovornošću za trgovinu na veliko i malo, Trešnjica 1, 35000 Slavonski Brod</item>
    </izvorni_sadrzaj>
    <derivirana_varijabla naziv="DomainObject.Predmet.ProtuStrankaListFormatedWithAdress_1">
      <item>MRAV društvo s ograničenom odgovornošću za trgovinu na veliko i malo, Trešnjica 1, 35000 Slavonski Brod</item>
    </derivirana_varijabla>
  </DomainObject.Predmet.ProtuStrankaListFormatedWithAdress>
  <DomainObject.Predmet.ProtuStrankaListFormatedWithAdressOIB>
    <izvorni_sadrzaj>
      <item>MRAV društvo s ograničenom odgovornošću za trgovinu na veliko i malo, OIB 84694247156, Trešnjica 1, 35000 Slavonski Brod</item>
    </izvorni_sadrzaj>
    <derivirana_varijabla naziv="DomainObject.Predmet.ProtuStrankaListFormatedWithAdressOIB_1">
      <item>MRAV društvo s ograničenom odgovornošću za trgovinu na veliko i malo, OIB 84694247156, Trešnjica 1, 35000 Slavonski Brod</item>
    </derivirana_varijabla>
  </DomainObject.Predmet.ProtuStrankaListFormatedWithAdressOIB>
  <DomainObject.Predmet.ProtuStrankaListNazivFormated>
    <izvorni_sadrzaj>
      <item>MRAV društvo s ograničenom odgovornošću za trgovinu na veliko i malo</item>
    </izvorni_sadrzaj>
    <derivirana_varijabla naziv="DomainObject.Predmet.ProtuStrankaListNazivFormated_1">
      <item>MRAV društvo s ograničenom odgovornošću za trgovinu na veliko i malo</item>
    </derivirana_varijabla>
  </DomainObject.Predmet.ProtuStrankaListNazivFormated>
  <DomainObject.Predmet.ProtuStrankaListNazivFormatedOIB>
    <izvorni_sadrzaj>
      <item>MRAV društvo s ograničenom odgovornošću za trgovinu na veliko i malo, OIB 84694247156</item>
    </izvorni_sadrzaj>
    <derivirana_varijabla naziv="DomainObject.Predmet.ProtuStrankaListNazivFormatedOIB_1">
      <item>MRAV društvo s ograničenom odgovornošću za trgovinu na veliko i malo, OIB 84694247156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MRAV društvo s ograničenom odgovornošću za trgovinu na veliko i malo</izvorni_sadrzaj>
    <derivirana_varijabla naziv="DomainObject.Predmet.ProtustrankaIDrugi_1">MRAV društvo s ograničenom odgovornošću za trgovinu na veliko i malo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MRAV društvo s ograničenom odgovornošću za trgovinu na veliko i malo, OIB 84694247156, Trešnjica 1, 35000 Slavonski Brod</izvorni_sadrzaj>
    <derivirana_varijabla naziv="DomainObject.Predmet.ProtustrankaIDrugiAdressOIB_1">MRAV društvo s ograničenom odgovornošću za trgovinu na veliko i malo, OIB 84694247156,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MRAV društvo s ograničenom odgovornošću za trgovinu na veliko i malo</item>
    </izvorni_sadrzaj>
    <derivirana_varijabla naziv="DomainObject.Predmet.SudioniciListNaziv_1">
      <item>Financijska agencija</item>
      <item>MRAV društvo s ograničenom odgovornošću za trgovinu na veliko i malo</item>
    </derivirana_varijabla>
  </DomainObject.Predmet.SudioniciListNaziv>
  <DomainObject.Predmet.SudioniciListAdressOIB>
    <izvorni_sadrzaj>
      <item>Financijska agencija, OIB 85821130368, Ulica Petra Krešimira IV 20,35000 Slavonski Brod</item>
      <item>MRAV društvo s ograničenom odgovornošću za trgovinu na veliko i malo, OIB 84694247156, Trešnjica 1,35000 Slavonski Brod</item>
    </izvorni_sadrzaj>
    <derivirana_varijabla naziv="DomainObject.Predmet.SudioniciListAdressOIB_1">
      <item>Financijska agencija, OIB 85821130368, Ulica Petra Krešimira IV 20,35000 Slavonski Brod</item>
      <item>MRAV društvo s ograničenom odgovornošću za trgovinu na veliko i malo, OIB 84694247156, Trešnjica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84694247156</item>
    </izvorni_sadrzaj>
    <derivirana_varijabla naziv="DomainObject.Predmet.SudioniciListNazivOIB_1">
      <item>, OIB 85821130368</item>
      <item>, OIB 84694247156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836</properties:Words>
  <properties:Characters>4538</properties:Characters>
  <properties:Lines>161</properties:Lines>
  <properties:Paragraphs>42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2016-08-31T08:05:00Z</dcterms:created>
  <dc:creator>bconka</dc:creator>
  <cp:lastModifiedBy>Davorin Pavičić</cp:lastModifiedBy>
  <cp:lastPrinted>2016-08-31T08:03:00Z</cp:lastPrinted>
  <dcterms:modified xmlns:xsi="http://www.w3.org/2001/XMLSchema-instance" xsi:type="dcterms:W3CDTF">2016-08-31T10:50:00Z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