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2e4c" w14:paraId="0092e4c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B8217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D6047F">
              <w:t>4</w:t>
            </w:r>
            <w:r w:rsidR="00B8217F">
              <w:t>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proofErr w:type="spellStart"/>
      <w:r w:rsidR="00B8217F" w:rsidRPr="00B8217F">
        <w:t>KICKBOXING</w:t>
      </w:r>
      <w:proofErr w:type="spellEnd"/>
      <w:r w:rsidR="00B8217F" w:rsidRPr="00B8217F">
        <w:t xml:space="preserve"> KLUB "PIT-</w:t>
      </w:r>
      <w:proofErr w:type="spellStart"/>
      <w:r w:rsidR="00B8217F" w:rsidRPr="00B8217F">
        <w:t>BULL</w:t>
      </w:r>
      <w:proofErr w:type="spellEnd"/>
      <w:r w:rsidR="00B8217F" w:rsidRPr="00B8217F">
        <w:t xml:space="preserve">" </w:t>
      </w:r>
      <w:proofErr w:type="spellStart"/>
      <w:r w:rsidR="00B8217F" w:rsidRPr="00B8217F">
        <w:t>ZAGREB</w:t>
      </w:r>
      <w:proofErr w:type="spellEnd"/>
      <w:r w:rsidR="00B8217F">
        <w:t xml:space="preserve">, Zagreb, Bernarda Vukasa 16, </w:t>
      </w:r>
      <w:proofErr w:type="spellStart"/>
      <w:r w:rsidR="00B8217F">
        <w:t>OIB</w:t>
      </w:r>
      <w:proofErr w:type="spellEnd"/>
      <w:r w:rsidR="00B8217F">
        <w:t xml:space="preserve">: </w:t>
      </w:r>
      <w:r w:rsidR="00B8217F" w:rsidRPr="00B8217F">
        <w:t>47052461359</w:t>
      </w:r>
      <w:r w:rsidR="00B8217F">
        <w:t xml:space="preserve">, registarski broj: 21005956, </w:t>
      </w:r>
      <w:r>
        <w:t>temeljem članka 430. Stečajnog zakona (Narodne novine 71/15), dana</w:t>
      </w:r>
      <w:r w:rsidR="00A01A70">
        <w:t xml:space="preserve"> </w:t>
      </w:r>
      <w:r w:rsidR="00A81A0E">
        <w:t>21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proofErr w:type="spellStart"/>
      <w:r w:rsidR="00B8217F" w:rsidRPr="00B8217F">
        <w:t>KICKBOXING</w:t>
      </w:r>
      <w:proofErr w:type="spellEnd"/>
      <w:r w:rsidR="00B8217F" w:rsidRPr="00B8217F">
        <w:t xml:space="preserve"> KLUB "PIT-</w:t>
      </w:r>
      <w:proofErr w:type="spellStart"/>
      <w:r w:rsidR="00B8217F" w:rsidRPr="00B8217F">
        <w:t>BULL</w:t>
      </w:r>
      <w:proofErr w:type="spellEnd"/>
      <w:r w:rsidR="00B8217F" w:rsidRPr="00B8217F">
        <w:t xml:space="preserve">" </w:t>
      </w:r>
      <w:proofErr w:type="spellStart"/>
      <w:r w:rsidR="00B8217F" w:rsidRPr="00B8217F">
        <w:t>ZAGREB</w:t>
      </w:r>
      <w:proofErr w:type="spellEnd"/>
      <w:r w:rsidR="00B8217F">
        <w:t xml:space="preserve">, Zagreb, Bernarda Vukasa 16, </w:t>
      </w:r>
      <w:proofErr w:type="spellStart"/>
      <w:r w:rsidR="00B8217F">
        <w:t>OIB</w:t>
      </w:r>
      <w:proofErr w:type="spellEnd"/>
      <w:r w:rsidR="00B8217F">
        <w:t xml:space="preserve">: </w:t>
      </w:r>
      <w:r w:rsidR="00B8217F" w:rsidRPr="00B8217F">
        <w:t>47052461359</w:t>
      </w:r>
      <w:r w:rsidR="00B8217F">
        <w:t>, registarski broj: 21005956, iznosi 31.612,52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proofErr w:type="spellStart"/>
      <w:r w:rsidR="00B8217F">
        <w:t>Orjena</w:t>
      </w:r>
      <w:proofErr w:type="spellEnd"/>
      <w:r w:rsidR="00B8217F">
        <w:t xml:space="preserve"> Žaja i Marko Čizmić,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D6047F">
        <w:t>4</w:t>
      </w:r>
      <w:r w:rsidR="00B8217F">
        <w:t>3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21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66651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E6665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665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65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65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E6665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665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65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65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St-1643/2018</izvorni_sadrzaj>
    <derivirana_varijabla naziv="DomainObject.Predmet.OznakaBroj_1">St-1643/2018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KICKBOXING KLUB "PIT-BULL" ZAGREB</izvorni_sadrzaj>
    <derivirana_varijabla naziv="DomainObject.Predmet.ProtustrankaFormated_1">  KICKBOXING KLUB "PIT-BULL" ZAGREB</derivirana_varijabla>
  </DomainObject.Predmet.ProtustrankaFormated>
  <DomainObject.Predmet.ProtustrankaFormatedOIB>
    <izvorni_sadrzaj>  KICKBOXING KLUB "PIT-BULL" ZAGREB, OIB 47052461359</izvorni_sadrzaj>
    <derivirana_varijabla naziv="DomainObject.Predmet.ProtustrankaFormatedOIB_1">  KICKBOXING KLUB "PIT-BULL" ZAGREB, OIB 47052461359</derivirana_varijabla>
  </DomainObject.Predmet.ProtustrankaFormatedOIB>
  <DomainObject.Predmet.ProtustrankaFormatedWithAdress>
    <izvorni_sadrzaj> KICKBOXING KLUB "PIT-BULL" ZAGREB, Bernarda Vukasa 16, 10000 Zagreb</izvorni_sadrzaj>
    <derivirana_varijabla naziv="DomainObject.Predmet.ProtustrankaFormatedWithAdress_1"> KICKBOXING KLUB "PIT-BULL" ZAGREB, Bernarda Vukasa 16, 10000 Zagreb</derivirana_varijabla>
  </DomainObject.Predmet.ProtustrankaFormatedWithAdress>
  <DomainObject.Predmet.ProtustrankaFormatedWithAdressOIB>
    <izvorni_sadrzaj> KICKBOXING KLUB "PIT-BULL" ZAGREB, OIB 47052461359, Bernarda Vukasa 16, 10000 Zagreb</izvorni_sadrzaj>
    <derivirana_varijabla naziv="DomainObject.Predmet.ProtustrankaFormatedWithAdressOIB_1"> KICKBOXING KLUB "PIT-BULL" ZAGREB, OIB 47052461359, Bernarda Vukasa 16, 10000 Zagreb</derivirana_varijabla>
  </DomainObject.Predmet.ProtustrankaFormatedWithAdressOIB>
  <DomainObject.Predmet.ProtustrankaWithAdress>
    <izvorni_sadrzaj>KICKBOXING KLUB "PIT-BULL" ZAGREB Bernarda Vukasa 16, 10000 Zagreb</izvorni_sadrzaj>
    <derivirana_varijabla naziv="DomainObject.Predmet.ProtustrankaWithAdress_1">KICKBOXING KLUB "PIT-BULL" ZAGREB Bernarda Vukasa 16, 10000 Zagreb</derivirana_varijabla>
  </DomainObject.Predmet.ProtustrankaWithAdress>
  <DomainObject.Predmet.ProtustrankaWithAdressOIB>
    <izvorni_sadrzaj>KICKBOXING KLUB "PIT-BULL" ZAGREB, OIB 47052461359, Bernarda Vukasa 16, 10000 Zagreb</izvorni_sadrzaj>
    <derivirana_varijabla naziv="DomainObject.Predmet.ProtustrankaWithAdressOIB_1">KICKBOXING KLUB "PIT-BULL" ZAGREB, OIB 47052461359, Bernarda Vukasa 16, 10000 Zagreb</derivirana_varijabla>
  </DomainObject.Predmet.ProtustrankaWithAdressOIB>
  <DomainObject.Predmet.ProtustrankaNazivFormated>
    <izvorni_sadrzaj>KICKBOXING KLUB "PIT-BULL" ZAGREB</izvorni_sadrzaj>
    <derivirana_varijabla naziv="DomainObject.Predmet.ProtustrankaNazivFormated_1">KICKBOXING KLUB "PIT-BULL" ZAGREB</derivirana_varijabla>
  </DomainObject.Predmet.ProtustrankaNazivFormated>
  <DomainObject.Predmet.ProtustrankaNazivFormatedOIB>
    <izvorni_sadrzaj>KICKBOXING KLUB "PIT-BULL" ZAGREB, OIB 47052461359</izvorni_sadrzaj>
    <derivirana_varijabla naziv="DomainObject.Predmet.ProtustrankaNazivFormatedOIB_1">KICKBOXING KLUB "PIT-BULL" ZAGREB, OIB 47052461359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KICKBOXING KLUB "PIT-BULL" ZAGREB</item>
    </izvorni_sadrzaj>
    <derivirana_varijabla naziv="DomainObject.Predmet.ProtuStrankaListFormated_1">
      <item>KICKBOXING KLUB "PIT-BULL" ZAGREB</item>
    </derivirana_varijabla>
  </DomainObject.Predmet.ProtuStrankaListFormated>
  <DomainObject.Predmet.ProtuStrankaListFormatedOIB>
    <izvorni_sadrzaj>
      <item>KICKBOXING KLUB "PIT-BULL" ZAGREB, OIB 47052461359</item>
    </izvorni_sadrzaj>
    <derivirana_varijabla naziv="DomainObject.Predmet.ProtuStrankaListFormatedOIB_1">
      <item>KICKBOXING KLUB "PIT-BULL" ZAGREB, OIB 47052461359</item>
    </derivirana_varijabla>
  </DomainObject.Predmet.ProtuStrankaListFormatedOIB>
  <DomainObject.Predmet.ProtuStrankaListFormatedWithAdress>
    <izvorni_sadrzaj>
      <item>KICKBOXING KLUB "PIT-BULL" ZAGREB, Bernarda Vukasa 16, 10000 Zagreb</item>
    </izvorni_sadrzaj>
    <derivirana_varijabla naziv="DomainObject.Predmet.ProtuStrankaListFormatedWithAdress_1">
      <item>KICKBOXING KLUB "PIT-BULL" ZAGREB, Bernarda Vukasa 16, 10000 Zagreb</item>
    </derivirana_varijabla>
  </DomainObject.Predmet.ProtuStrankaListFormatedWithAdress>
  <DomainObject.Predmet.ProtuStrankaListFormatedWithAdressOIB>
    <izvorni_sadrzaj>
      <item>KICKBOXING KLUB "PIT-BULL" ZAGREB, OIB 47052461359, Bernarda Vukasa 16, 10000 Zagreb</item>
    </izvorni_sadrzaj>
    <derivirana_varijabla naziv="DomainObject.Predmet.ProtuStrankaListFormatedWithAdressOIB_1">
      <item>KICKBOXING KLUB "PIT-BULL" ZAGREB, OIB 47052461359, Bernarda Vukasa 16, 10000 Zagreb</item>
    </derivirana_varijabla>
  </DomainObject.Predmet.ProtuStrankaListFormatedWithAdressOIB>
  <DomainObject.Predmet.ProtuStrankaListNazivFormated>
    <izvorni_sadrzaj>
      <item>KICKBOXING KLUB "PIT-BULL" ZAGREB</item>
    </izvorni_sadrzaj>
    <derivirana_varijabla naziv="DomainObject.Predmet.ProtuStrankaListNazivFormated_1">
      <item>KICKBOXING KLUB "PIT-BULL" ZAGREB</item>
    </derivirana_varijabla>
  </DomainObject.Predmet.ProtuStrankaListNazivFormated>
  <DomainObject.Predmet.ProtuStrankaListNazivFormatedOIB>
    <izvorni_sadrzaj>
      <item>KICKBOXING KLUB "PIT-BULL" ZAGREB, OIB 47052461359</item>
    </izvorni_sadrzaj>
    <derivirana_varijabla naziv="DomainObject.Predmet.ProtuStrankaListNazivFormatedOIB_1">
      <item>KICKBOXING KLUB "PIT-BULL" ZAGREB, OIB 47052461359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KICKBOXING KLUB "PIT-BULL" ZAGREB</izvorni_sadrzaj>
    <derivirana_varijabla naziv="DomainObject.Predmet.ProtustrankaIDrugi_1">KICKBOXING KLUB "PIT-BULL" ZAGREB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KICKBOXING KLUB "PIT-BULL" ZAGREB, OIB 47052461359, Bernarda Vukasa 16, 10000 Zagreb</izvorni_sadrzaj>
    <derivirana_varijabla naziv="DomainObject.Predmet.ProtustrankaIDrugiAdressOIB_1">KICKBOXING KLUB "PIT-BULL" ZAGREB, OIB 47052461359, Bernarda Vukasa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KICKBOXING KLUB "PIT-BULL" ZAGREB</item>
      <item>FINA Regionalni centar Zagreb</item>
    </izvorni_sadrzaj>
    <derivirana_varijabla naziv="DomainObject.Predmet.SudioniciListNaziv_1">
      <item>KICKBOXING KLUB "PIT-BULL" ZAGREB</item>
      <item>FINA Regionalni centar Zagreb</item>
    </derivirana_varijabla>
  </DomainObject.Predmet.SudioniciListNaziv>
  <DomainObject.Predmet.SudioniciListAdressOIB>
    <izvorni_sadrzaj>
      <item>KICKBOXING KLUB "PIT-BULL" ZAGREB, OIB 47052461359, Bernarda Vukasa 16,10000 Zagreb</item>
      <item>FINA Regionalni centar Zagreb, OIB 85821130368</item>
    </izvorni_sadrzaj>
    <derivirana_varijabla naziv="DomainObject.Predmet.SudioniciListAdressOIB_1">
      <item>KICKBOXING KLUB "PIT-BULL" ZAGREB, OIB 47052461359, Bernarda Vukasa 16,10000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47052461359</item>
      <item>, OIB 85821130368</item>
    </izvorni_sadrzaj>
    <derivirana_varijabla naziv="DomainObject.Predmet.SudioniciListNazivOIB_1">
      <item>, OIB 47052461359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2002</properties:Characters>
  <properties:Lines>48</properties:Lines>
  <properties:Paragraphs>16</properties:Paragraphs>
  <properties:TotalTime>447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2018-12-21T09:14:00Z</cp:lastPrinted>
  <dcterms:modified xmlns:xsi="http://www.w3.org/2001/XMLSchema-instance" xsi:type="dcterms:W3CDTF">2018-12-21T09:14:00Z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