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5956" w14:paraId="56f595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397B61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  <w:r w:rsidR="00EB69EE"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4F7D5E">
        <w:rPr>
          <w:sz w:val="24"/>
          <w:szCs w:val="24"/>
        </w:rPr>
        <w:t>517</w:t>
      </w:r>
      <w:r w:rsidR="00E60A3E" w:rsidRPr="00E974B3">
        <w:rPr>
          <w:sz w:val="24"/>
          <w:szCs w:val="24"/>
        </w:rPr>
        <w:t>/1</w:t>
      </w:r>
      <w:r w:rsidR="00AE37F3">
        <w:rPr>
          <w:sz w:val="24"/>
          <w:szCs w:val="24"/>
        </w:rPr>
        <w:t>7</w:t>
      </w:r>
      <w:r w:rsidR="00E60A3E" w:rsidRPr="00E974B3">
        <w:rPr>
          <w:sz w:val="24"/>
          <w:szCs w:val="24"/>
        </w:rPr>
        <w:t xml:space="preserve">  </w:t>
      </w:r>
      <w:r w:rsidR="003731DC">
        <w:rPr>
          <w:sz w:val="24"/>
          <w:szCs w:val="24"/>
        </w:rPr>
        <w:t>-4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F7D5E" w:rsidRPr="00291F70">
        <w:rPr>
          <w:sz w:val="24"/>
          <w:szCs w:val="24"/>
          <w:lang w:val="pt-BR"/>
        </w:rPr>
        <w:t xml:space="preserve">MEDITERANEO PROJEKT j.d.o.o., </w:t>
      </w:r>
      <w:r w:rsidR="004F7D5E" w:rsidRPr="00291F70">
        <w:rPr>
          <w:sz w:val="24"/>
          <w:szCs w:val="24"/>
        </w:rPr>
        <w:t>Zagreb, Ulica Božidara Magovca 167, OIB: 11837101749</w:t>
      </w:r>
      <w:r>
        <w:rPr>
          <w:sz w:val="24"/>
          <w:szCs w:val="24"/>
        </w:rPr>
        <w:t xml:space="preserve">, </w:t>
      </w:r>
      <w:r w:rsidR="00A40DCF">
        <w:rPr>
          <w:sz w:val="24"/>
          <w:szCs w:val="24"/>
        </w:rPr>
        <w:t>24</w:t>
      </w:r>
      <w:r>
        <w:rPr>
          <w:sz w:val="24"/>
          <w:szCs w:val="24"/>
          <w:lang w:val="pt-BR"/>
        </w:rPr>
        <w:t xml:space="preserve">. </w:t>
      </w:r>
      <w:r w:rsidR="00A40DCF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E6764" w:rsidP="00EB69EE" w:rsidR="006E6764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8D0B8E" w:rsidRPr="00C113ED">
        <w:rPr>
          <w:sz w:val="24"/>
          <w:szCs w:val="24"/>
        </w:rPr>
        <w:t>Zdenk</w:t>
      </w:r>
      <w:r w:rsidR="008D0B8E">
        <w:rPr>
          <w:sz w:val="24"/>
          <w:szCs w:val="24"/>
        </w:rPr>
        <w:t>u</w:t>
      </w:r>
      <w:r w:rsidR="008D0B8E" w:rsidRPr="00C113ED">
        <w:rPr>
          <w:sz w:val="24"/>
          <w:szCs w:val="24"/>
        </w:rPr>
        <w:t xml:space="preserve"> Martek</w:t>
      </w:r>
      <w:r w:rsidR="008D0B8E">
        <w:rPr>
          <w:sz w:val="24"/>
          <w:szCs w:val="24"/>
        </w:rPr>
        <w:t>u</w:t>
      </w:r>
      <w:r w:rsidR="008D0B8E" w:rsidRPr="00C113ED">
        <w:rPr>
          <w:sz w:val="24"/>
          <w:szCs w:val="24"/>
        </w:rPr>
        <w:t>, OIB: 19051981047</w:t>
      </w:r>
      <w:r w:rsidR="008D0B8E">
        <w:rPr>
          <w:sz w:val="24"/>
          <w:szCs w:val="24"/>
        </w:rPr>
        <w:t xml:space="preserve">, </w:t>
      </w:r>
      <w:r w:rsidR="008D0B8E" w:rsidRPr="00C113ED">
        <w:rPr>
          <w:sz w:val="24"/>
          <w:szCs w:val="24"/>
        </w:rPr>
        <w:t>Zagreb, Božidara Magovca 167</w:t>
      </w:r>
      <w:r w:rsidR="003D1F30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4F7D5E">
        <w:rPr>
          <w:sz w:val="24"/>
          <w:szCs w:val="24"/>
        </w:rPr>
        <w:t>517</w:t>
      </w:r>
      <w:r w:rsidR="008F512C">
        <w:rPr>
          <w:sz w:val="24"/>
          <w:szCs w:val="24"/>
        </w:rPr>
        <w:t>-1</w:t>
      </w:r>
      <w:r w:rsidR="00AE37F3">
        <w:rPr>
          <w:sz w:val="24"/>
          <w:szCs w:val="24"/>
        </w:rPr>
        <w:t>7</w:t>
      </w:r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39702E" w:rsidRPr="00C113ED">
        <w:rPr>
          <w:sz w:val="24"/>
          <w:szCs w:val="24"/>
        </w:rPr>
        <w:t>19051981047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4F7D5E">
        <w:rPr>
          <w:sz w:val="24"/>
          <w:szCs w:val="24"/>
        </w:rPr>
        <w:t>517</w:t>
      </w:r>
      <w:r w:rsidR="00AE37F3">
        <w:rPr>
          <w:sz w:val="24"/>
          <w:szCs w:val="24"/>
        </w:rPr>
        <w:t>-17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prebivalište, odnosno sjedište na području Republike Hrvatske, Financijska agencija </w:t>
      </w:r>
      <w:r w:rsidR="00761453" w:rsidRPr="00621B2A">
        <w:rPr>
          <w:sz w:val="24"/>
          <w:szCs w:val="24"/>
        </w:rPr>
        <w:lastRenderedPageBreak/>
        <w:t>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2628E" w:rsidRPr="00291F70">
        <w:rPr>
          <w:sz w:val="24"/>
          <w:szCs w:val="24"/>
          <w:lang w:val="pt-BR"/>
        </w:rPr>
        <w:t xml:space="preserve">MEDITERANEO PROJEKT j.d.o.o., </w:t>
      </w:r>
      <w:r w:rsidR="0092628E" w:rsidRPr="00291F70">
        <w:rPr>
          <w:sz w:val="24"/>
          <w:szCs w:val="24"/>
        </w:rPr>
        <w:t>Zagreb, Ulica Božidara Magovca 167, OIB: 11837101749</w:t>
      </w:r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</w:t>
      </w:r>
      <w:r w:rsidR="00D55CDE">
        <w:rPr>
          <w:sz w:val="24"/>
          <w:szCs w:val="24"/>
        </w:rPr>
        <w:t>4</w:t>
      </w:r>
      <w:r w:rsidRPr="000646F8">
        <w:rPr>
          <w:sz w:val="24"/>
          <w:szCs w:val="24"/>
        </w:rPr>
        <w:t xml:space="preserve">. </w:t>
      </w:r>
      <w:r w:rsidR="00D55CDE">
        <w:rPr>
          <w:sz w:val="24"/>
          <w:szCs w:val="24"/>
        </w:rPr>
        <w:t>travnja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B725F9">
        <w:rPr>
          <w:sz w:val="24"/>
          <w:szCs w:val="24"/>
        </w:rPr>
        <w:t xml:space="preserve"> </w:t>
      </w:r>
      <w:r w:rsidR="0039702E">
        <w:rPr>
          <w:sz w:val="24"/>
          <w:szCs w:val="24"/>
        </w:rPr>
        <w:t xml:space="preserve">14. veljače 2017. </w:t>
      </w:r>
      <w:r w:rsidR="0039702E" w:rsidRPr="00E974B3">
        <w:rPr>
          <w:sz w:val="24"/>
          <w:szCs w:val="24"/>
        </w:rPr>
        <w:t>dužnik u Očevidniku redoslijeda osnova za plaćanje ima</w:t>
      </w:r>
      <w:r w:rsidR="0039702E">
        <w:rPr>
          <w:sz w:val="24"/>
          <w:szCs w:val="24"/>
        </w:rPr>
        <w:t>o</w:t>
      </w:r>
      <w:r w:rsidR="0039702E" w:rsidRPr="00E974B3">
        <w:rPr>
          <w:sz w:val="24"/>
          <w:szCs w:val="24"/>
        </w:rPr>
        <w:t xml:space="preserve"> evidentirane neizvršene osnove za plaćanje</w:t>
      </w:r>
      <w:r w:rsidR="0039702E">
        <w:rPr>
          <w:sz w:val="24"/>
          <w:szCs w:val="24"/>
        </w:rPr>
        <w:t xml:space="preserve"> u neprekinutom razdoblju od 120 </w:t>
      </w:r>
      <w:r w:rsidR="0039702E" w:rsidRPr="00E974B3">
        <w:rPr>
          <w:sz w:val="24"/>
          <w:szCs w:val="24"/>
        </w:rPr>
        <w:t xml:space="preserve">dana, u ukupnom iznosu od </w:t>
      </w:r>
      <w:r w:rsidR="0039702E">
        <w:rPr>
          <w:sz w:val="24"/>
          <w:szCs w:val="24"/>
        </w:rPr>
        <w:t xml:space="preserve">7.902,05 </w:t>
      </w:r>
      <w:r w:rsidR="00945F98">
        <w:rPr>
          <w:sz w:val="24"/>
          <w:szCs w:val="24"/>
        </w:rPr>
        <w:t>kn</w:t>
      </w:r>
      <w:r w:rsidR="00B725F9">
        <w:rPr>
          <w:sz w:val="24"/>
          <w:szCs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FA03E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B34E86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 w:rsidR="00C472BB">
        <w:rPr>
          <w:sz w:val="24"/>
        </w:rPr>
        <w:t xml:space="preserve">sadržane u prijedlogu za otvaranje stečajnog postupka,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C472BB">
        <w:rPr>
          <w:sz w:val="24"/>
        </w:rPr>
        <w:t>.</w:t>
      </w:r>
      <w:r w:rsidR="002975FA">
        <w:rPr>
          <w:sz w:val="24"/>
        </w:rPr>
        <w:t xml:space="preserve"> </w:t>
      </w: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FA03EC">
        <w:rPr>
          <w:sz w:val="24"/>
          <w:szCs w:val="24"/>
        </w:rPr>
        <w:t xml:space="preserve">čija je visina </w:t>
      </w:r>
      <w:r w:rsidR="00FD1D9C">
        <w:rPr>
          <w:sz w:val="24"/>
          <w:szCs w:val="24"/>
        </w:rPr>
        <w:t>propisan</w:t>
      </w:r>
      <w:r w:rsidR="00FA03EC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E0066">
        <w:rPr>
          <w:sz w:val="24"/>
        </w:rPr>
        <w:t>2</w:t>
      </w:r>
      <w:r w:rsidR="008975C8">
        <w:rPr>
          <w:sz w:val="24"/>
        </w:rPr>
        <w:t>4</w:t>
      </w:r>
      <w:r w:rsidR="00C42E26">
        <w:rPr>
          <w:sz w:val="24"/>
        </w:rPr>
        <w:t xml:space="preserve">. </w:t>
      </w:r>
      <w:r w:rsidR="008975C8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3731DC">
        <w:rPr>
          <w:sz w:val="24"/>
        </w:rPr>
        <w:t>, v.r.</w:t>
      </w:r>
    </w:p>
    <w:p w:rsidRDefault="00380142" w:rsidP="00A264BF" w:rsidR="00380142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39702E" w:rsidP="00397B61" w:rsidR="0039702E">
      <w:pPr>
        <w:jc w:val="both"/>
        <w:rPr>
          <w:sz w:val="24"/>
          <w:szCs w:val="24"/>
        </w:rPr>
      </w:pPr>
    </w:p>
    <w:p w:rsidRDefault="003731DC" w:rsidP="003731DC" w:rsidR="003731D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731DC" w:rsidP="003731DC" w:rsidR="008979AC" w:rsidRPr="00841B4E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3731DC" w:rsidR="008979AC" w:rsidRPr="00841B4E">
      <w:headerReference w:type="even" r:id="rId10"/>
      <w:headerReference w:type="default" r:id="rId11"/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731D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F7D5E">
      <w:rPr>
        <w:sz w:val="24"/>
        <w:szCs w:val="24"/>
      </w:rPr>
      <w:t>517</w:t>
    </w:r>
    <w:r w:rsidR="00DA6CA0">
      <w:rPr>
        <w:sz w:val="24"/>
        <w:szCs w:val="24"/>
      </w:rPr>
      <w:t>/1</w:t>
    </w:r>
    <w:r w:rsidR="00AE37F3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55DD4"/>
    <w:rsid w:val="000646F8"/>
    <w:rsid w:val="000720D6"/>
    <w:rsid w:val="00074771"/>
    <w:rsid w:val="000877D8"/>
    <w:rsid w:val="000921AE"/>
    <w:rsid w:val="00095973"/>
    <w:rsid w:val="000A487A"/>
    <w:rsid w:val="000B337C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65121"/>
    <w:rsid w:val="001707FF"/>
    <w:rsid w:val="001747B2"/>
    <w:rsid w:val="00180B86"/>
    <w:rsid w:val="00181F38"/>
    <w:rsid w:val="001A4AB1"/>
    <w:rsid w:val="001B5B36"/>
    <w:rsid w:val="001B5F6C"/>
    <w:rsid w:val="001B7669"/>
    <w:rsid w:val="001C17FC"/>
    <w:rsid w:val="001C53E3"/>
    <w:rsid w:val="001E53FF"/>
    <w:rsid w:val="001E54E9"/>
    <w:rsid w:val="001F1E1B"/>
    <w:rsid w:val="00202D07"/>
    <w:rsid w:val="0021367A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5601"/>
    <w:rsid w:val="00354CB6"/>
    <w:rsid w:val="0035681B"/>
    <w:rsid w:val="00361018"/>
    <w:rsid w:val="0036221F"/>
    <w:rsid w:val="003731DC"/>
    <w:rsid w:val="0037505D"/>
    <w:rsid w:val="00380142"/>
    <w:rsid w:val="0039702E"/>
    <w:rsid w:val="00397B61"/>
    <w:rsid w:val="003B2E8D"/>
    <w:rsid w:val="003B5A76"/>
    <w:rsid w:val="003C1D9D"/>
    <w:rsid w:val="003D1F30"/>
    <w:rsid w:val="003E0069"/>
    <w:rsid w:val="00403FD2"/>
    <w:rsid w:val="00406A3C"/>
    <w:rsid w:val="00426703"/>
    <w:rsid w:val="0043419B"/>
    <w:rsid w:val="004474EF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4F7D5E"/>
    <w:rsid w:val="00500D56"/>
    <w:rsid w:val="00510B72"/>
    <w:rsid w:val="00525878"/>
    <w:rsid w:val="005372D7"/>
    <w:rsid w:val="005402C0"/>
    <w:rsid w:val="00543245"/>
    <w:rsid w:val="005477D1"/>
    <w:rsid w:val="0056060C"/>
    <w:rsid w:val="00570C57"/>
    <w:rsid w:val="005963FC"/>
    <w:rsid w:val="005A4711"/>
    <w:rsid w:val="005B3186"/>
    <w:rsid w:val="005B4587"/>
    <w:rsid w:val="005C40E0"/>
    <w:rsid w:val="005D3555"/>
    <w:rsid w:val="005E3E61"/>
    <w:rsid w:val="005E7C19"/>
    <w:rsid w:val="00611026"/>
    <w:rsid w:val="00613E69"/>
    <w:rsid w:val="00627C30"/>
    <w:rsid w:val="00644BF3"/>
    <w:rsid w:val="00673137"/>
    <w:rsid w:val="00683F41"/>
    <w:rsid w:val="00685865"/>
    <w:rsid w:val="00687EF0"/>
    <w:rsid w:val="00694507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6764"/>
    <w:rsid w:val="00710B58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7CAC"/>
    <w:rsid w:val="00773D8D"/>
    <w:rsid w:val="007846BD"/>
    <w:rsid w:val="00786533"/>
    <w:rsid w:val="00793CFC"/>
    <w:rsid w:val="007A31A1"/>
    <w:rsid w:val="007A4312"/>
    <w:rsid w:val="007B105A"/>
    <w:rsid w:val="007E0413"/>
    <w:rsid w:val="007E15FF"/>
    <w:rsid w:val="007F6582"/>
    <w:rsid w:val="007F692F"/>
    <w:rsid w:val="0080172B"/>
    <w:rsid w:val="00831448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908E5"/>
    <w:rsid w:val="008916A9"/>
    <w:rsid w:val="00894867"/>
    <w:rsid w:val="00897588"/>
    <w:rsid w:val="008975C8"/>
    <w:rsid w:val="008979AC"/>
    <w:rsid w:val="008A0616"/>
    <w:rsid w:val="008A5CD3"/>
    <w:rsid w:val="008B3006"/>
    <w:rsid w:val="008B3E73"/>
    <w:rsid w:val="008B5EF8"/>
    <w:rsid w:val="008C1325"/>
    <w:rsid w:val="008C1695"/>
    <w:rsid w:val="008D0B8E"/>
    <w:rsid w:val="008E09C8"/>
    <w:rsid w:val="008F2517"/>
    <w:rsid w:val="008F512C"/>
    <w:rsid w:val="008F707F"/>
    <w:rsid w:val="00902E7D"/>
    <w:rsid w:val="00906A76"/>
    <w:rsid w:val="00916B77"/>
    <w:rsid w:val="0092628E"/>
    <w:rsid w:val="009273AD"/>
    <w:rsid w:val="00927A0E"/>
    <w:rsid w:val="00934CFC"/>
    <w:rsid w:val="0094261A"/>
    <w:rsid w:val="00945F98"/>
    <w:rsid w:val="00947634"/>
    <w:rsid w:val="00981FFB"/>
    <w:rsid w:val="00986EBA"/>
    <w:rsid w:val="0098779D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A00681"/>
    <w:rsid w:val="00A04802"/>
    <w:rsid w:val="00A118F5"/>
    <w:rsid w:val="00A221A7"/>
    <w:rsid w:val="00A264BF"/>
    <w:rsid w:val="00A3045E"/>
    <w:rsid w:val="00A327C2"/>
    <w:rsid w:val="00A35B1E"/>
    <w:rsid w:val="00A40DCF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37F3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25F9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472BB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55CDE"/>
    <w:rsid w:val="00D63ED2"/>
    <w:rsid w:val="00D71FD5"/>
    <w:rsid w:val="00D73BC3"/>
    <w:rsid w:val="00D77C66"/>
    <w:rsid w:val="00D842CC"/>
    <w:rsid w:val="00D97A40"/>
    <w:rsid w:val="00DA655B"/>
    <w:rsid w:val="00DA6CA0"/>
    <w:rsid w:val="00DB66BC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1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1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1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1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1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1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1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1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St-517/2017-4</izvorni_sadrzaj>
    <derivirana_varijabla naziv="DomainObject.Oznaka_1">St-517/2017-4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MEDITERANEO PROJEKT j.d.o.o. za trgovinu i usluge</izvorni_sadrzaj>
    <derivirana_varijabla naziv="DomainObject.Predmet.ProtustrankaFormated_1">  MEDITERANEO PROJEKT j.d.o.o. za trgovinu i usluge</derivirana_varijabla>
  </DomainObject.Predmet.ProtustrankaFormated>
  <DomainObject.Predmet.ProtustrankaFormatedOIB>
    <izvorni_sadrzaj>  MEDITERANEO PROJEKT j.d.o.o. za trgovinu i usluge, OIB 11837101749</izvorni_sadrzaj>
    <derivirana_varijabla naziv="DomainObject.Predmet.ProtustrankaFormatedOIB_1">  MEDITERANEO PROJEKT j.d.o.o. za trgovinu i usluge, OIB 11837101749</derivirana_varijabla>
  </DomainObject.Predmet.ProtustrankaFormatedOIB>
  <DomainObject.Predmet.ProtustrankaFormatedWithAdress>
    <izvorni_sadrzaj> MEDITERANEO PROJEKT j.d.o.o. za trgovinu i usluge, Ulica Božidara Magovca 167, 10000 Zagreb</izvorni_sadrzaj>
    <derivirana_varijabla naziv="DomainObject.Predmet.ProtustrankaFormatedWithAdress_1"> MEDITERANEO PROJEKT j.d.o.o. za trgovinu i usluge, Ulica Božidara Magovca 167, 10000 Zagreb</derivirana_varijabla>
  </DomainObject.Predmet.ProtustrankaFormatedWithAdress>
  <DomainObject.Predmet.ProtustrankaFormatedWithAdressOIB>
    <izvorni_sadrzaj> MEDITERANEO PROJEKT j.d.o.o. za trgovinu i usluge, OIB 11837101749, Ulica Božidara Magovca 167, 10000 Zagreb</izvorni_sadrzaj>
    <derivirana_varijabla naziv="DomainObject.Predmet.ProtustrankaFormatedWithAdressOIB_1"> MEDITERANEO PROJEKT j.d.o.o. za trgovinu i usluge, OIB 11837101749, Ulica Božidara Magovca 167, 10000 Zagreb</derivirana_varijabla>
  </DomainObject.Predmet.ProtustrankaFormatedWithAdressOIB>
  <DomainObject.Predmet.ProtustrankaWithAdress>
    <izvorni_sadrzaj>MEDITERANEO PROJEKT j.d.o.o. za trgovinu i usluge Ulica Božidara Magovca 167, 10000 Zagreb</izvorni_sadrzaj>
    <derivirana_varijabla naziv="DomainObject.Predmet.ProtustrankaWithAdress_1">MEDITERANEO PROJEKT j.d.o.o. za trgovinu i usluge Ulica Božidara Magovca 167, 10000 Zagreb</derivirana_varijabla>
  </DomainObject.Predmet.ProtustrankaWithAdress>
  <DomainObject.Predmet.ProtustrankaWithAdressOIB>
    <izvorni_sadrzaj>MEDITERANEO PROJEKT j.d.o.o. za trgovinu i usluge, OIB 11837101749, Ulica Božidara Magovca 167, 10000 Zagreb</izvorni_sadrzaj>
    <derivirana_varijabla naziv="DomainObject.Predmet.ProtustrankaWithAdressOIB_1">MEDITERANEO PROJEKT j.d.o.o. za trgovinu i usluge, OIB 11837101749, Ulica Božidara Magovca 167, 10000 Zagreb</derivirana_varijabla>
  </DomainObject.Predmet.ProtustrankaWithAdressOIB>
  <DomainObject.Predmet.ProtustrankaNazivFormated>
    <izvorni_sadrzaj>MEDITERANEO PROJEKT j.d.o.o. za trgovinu i usluge</izvorni_sadrzaj>
    <derivirana_varijabla naziv="DomainObject.Predmet.ProtustrankaNazivFormated_1">MEDITERANEO PROJEKT j.d.o.o. za trgovinu i usluge</derivirana_varijabla>
  </DomainObject.Predmet.ProtustrankaNazivFormated>
  <DomainObject.Predmet.ProtustrankaNazivFormatedOIB>
    <izvorni_sadrzaj>MEDITERANEO PROJEKT j.d.o.o. za trgovinu i usluge, OIB 11837101749</izvorni_sadrzaj>
    <derivirana_varijabla naziv="DomainObject.Predmet.ProtustrankaNazivFormatedOIB_1">MEDITERANEO PROJEKT j.d.o.o. za trgovinu i usluge, OIB 11837101749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MEDITERANEO PROJEKT j.d.o.o. za trgovinu i usluge</item>
    </izvorni_sadrzaj>
    <derivirana_varijabla naziv="DomainObject.Predmet.ProtuStrankaListFormated_1">
      <item>MEDITERANEO PROJEKT j.d.o.o. za trgovinu i usluge</item>
    </derivirana_varijabla>
  </DomainObject.Predmet.ProtuStrankaListFormated>
  <DomainObject.Predmet.ProtuStrankaListFormatedOIB>
    <izvorni_sadrzaj>
      <item>MEDITERANEO PROJEKT j.d.o.o. za trgovinu i usluge, OIB 11837101749</item>
    </izvorni_sadrzaj>
    <derivirana_varijabla naziv="DomainObject.Predmet.ProtuStrankaListFormatedOIB_1">
      <item>MEDITERANEO PROJEKT j.d.o.o. za trgovinu i usluge, OIB 11837101749</item>
    </derivirana_varijabla>
  </DomainObject.Predmet.ProtuStrankaListFormatedOIB>
  <DomainObject.Predmet.ProtuStrankaListFormatedWithAdress>
    <izvorni_sadrzaj>
      <item>MEDITERANEO PROJEKT j.d.o.o. za trgovinu i usluge, Ulica Božidara Magovca 167, 10000 Zagreb</item>
    </izvorni_sadrzaj>
    <derivirana_varijabla naziv="DomainObject.Predmet.ProtuStrankaListFormatedWithAdress_1">
      <item>MEDITERANEO PROJEKT j.d.o.o. za trgovinu i usluge, Ulica Božidara Magovca 167, 10000 Zagreb</item>
    </derivirana_varijabla>
  </DomainObject.Predmet.ProtuStrankaListFormatedWithAdress>
  <DomainObject.Predmet.ProtuStrankaListFormatedWithAdressOIB>
    <izvorni_sadrzaj>
      <item>MEDITERANEO PROJEKT j.d.o.o. za trgovinu i usluge, OIB 11837101749, Ulica Božidara Magovca 167, 10000 Zagreb</item>
    </izvorni_sadrzaj>
    <derivirana_varijabla naziv="DomainObject.Predmet.ProtuStrankaListFormatedWithAdressOIB_1">
      <item>MEDITERANEO PROJEKT j.d.o.o. za trgovinu i usluge, OIB 11837101749, Ulica Božidara Magovca 167, 10000 Zagreb</item>
    </derivirana_varijabla>
  </DomainObject.Predmet.ProtuStrankaListFormatedWithAdressOIB>
  <DomainObject.Predmet.ProtuStrankaListNazivFormated>
    <izvorni_sadrzaj>
      <item>MEDITERANEO PROJEKT j.d.o.o. za trgovinu i usluge</item>
    </izvorni_sadrzaj>
    <derivirana_varijabla naziv="DomainObject.Predmet.ProtuStrankaListNazivFormated_1">
      <item>MEDITERANEO PROJEKT j.d.o.o. za trgovinu i usluge</item>
    </derivirana_varijabla>
  </DomainObject.Predmet.ProtuStrankaListNazivFormated>
  <DomainObject.Predmet.ProtuStrankaListNazivFormatedOIB>
    <izvorni_sadrzaj>
      <item>MEDITERANEO PROJEKT j.d.o.o. za trgovinu i usluge, OIB 11837101749</item>
    </izvorni_sadrzaj>
    <derivirana_varijabla naziv="DomainObject.Predmet.ProtuStrankaListNazivFormatedOIB_1">
      <item>MEDITERANEO PROJEKT j.d.o.o. za trgovinu i usluge, OIB 11837101749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St-517/2017-4</izvorni_sadrzaj>
    <derivirana_varijabla naziv="DomainObject.PoslovniBrojDokumenta_1">St-517/2017-4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MEDITERANEO PROJEKT j.d.o.o. za trgovinu i usluge</izvorni_sadrzaj>
    <derivirana_varijabla naziv="DomainObject.Predmet.ProtustrankaIDrugi_1">MEDITERANEO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MEDITERANEO PROJEKT j.d.o.o. za trgovinu i usluge, OIB 11837101749, Ulica Božidara Magovca 167, 10000 Zagreb</izvorni_sadrzaj>
    <derivirana_varijabla naziv="DomainObject.Predmet.ProtustrankaIDrugiAdressOIB_1">MEDITERANEO PROJEKT j.d.o.o. za trgovinu i usluge, OIB 11837101749, Ulica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MEDITERANEO PROJEKT j.d.o.o. za trgovinu i usluge</item>
    </izvorni_sadrzaj>
    <derivirana_varijabla naziv="DomainObject.Predmet.SudioniciListNaziv_1">
      <item>FINA Regionalni centar Zagreb</item>
      <item>MEDITERANEO PROJEKT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MEDITERANEO PROJEKT j.d.o.o. za trgovinu i usluge, OIB 11837101749, Ulica Božidara Magovca 167,10000 Zagreb</item>
    </izvorni_sadrzaj>
    <derivirana_varijabla naziv="DomainObject.Predmet.SudioniciListAdressOIB_1">
      <item>FINA Regionalni centar Zagreb, OIB 85821130368, Trg svibanjskih žrtava 1995. br. 1,10000 Zagreb</item>
      <item>MEDITERANEO PROJEKT j.d.o.o. za trgovinu i usluge, OIB 11837101749, Ulica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11837101749</item>
    </izvorni_sadrzaj>
    <derivirana_varijabla naziv="DomainObject.Predmet.SudioniciListNazivOIB_1">
      <item>, OIB 85821130368</item>
      <item>, OIB 11837101749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825</properties:Words>
  <properties:Characters>4476</properties:Characters>
  <properties:Lines>98</properties:Lines>
  <properties:Paragraphs>30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2017-04-24T09:35:00Z</cp:lastPrinted>
  <dcterms:modified xmlns:xsi="http://www.w3.org/2001/XMLSchema-instance" xsi:type="dcterms:W3CDTF">2017-04-24T09:35:00Z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