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18ee" w14:paraId="daa18ee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B525A">
        <w:rPr>
          <w:sz w:val="24"/>
        </w:rPr>
        <w:t>5179</w:t>
      </w:r>
      <w:r w:rsidR="000D234B">
        <w:rPr>
          <w:sz w:val="24"/>
        </w:rPr>
        <w:t>/1</w:t>
      </w:r>
      <w:r w:rsidR="00C85ABA">
        <w:rPr>
          <w:sz w:val="24"/>
        </w:rPr>
        <w:t>6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97040B" w:rsidP="008B525A" w:rsidR="001C08D3" w:rsidRPr="00A80FDE">
      <w:pPr>
        <w:ind w:firstLine="709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</w:r>
      <w:r w:rsidR="001C08D3" w:rsidRPr="001C08D3">
        <w:rPr>
          <w:sz w:val="24"/>
          <w:szCs w:val="24"/>
        </w:rPr>
        <w:t>TRGOVAČKI SUD U ZAGREBU  po sucu Anti Galiću, kao stečajnom sucu,</w:t>
      </w:r>
      <w:r w:rsidR="001C08D3" w:rsidRPr="001C08D3">
        <w:rPr>
          <w:sz w:val="24"/>
          <w:szCs w:val="24"/>
          <w:lang w:eastAsia="en-US" w:val="pt-BR"/>
        </w:rPr>
        <w:t xml:space="preserve"> </w:t>
      </w:r>
      <w:r w:rsidR="001C08D3" w:rsidRPr="001C08D3">
        <w:rPr>
          <w:sz w:val="24"/>
          <w:szCs w:val="24"/>
        </w:rPr>
        <w:t xml:space="preserve"> postupajući po prijedlogu Financijska agencija radi pokretanja stečajnog postupka nad </w:t>
      </w:r>
      <w:r w:rsidR="001C08D3" w:rsidRPr="00A80FDE">
        <w:rPr>
          <w:sz w:val="24"/>
          <w:szCs w:val="24"/>
        </w:rPr>
        <w:t xml:space="preserve">dužnikom </w:t>
      </w:r>
      <w:r w:rsidR="00A80FDE" w:rsidRPr="00A80FDE">
        <w:rPr>
          <w:sz w:val="24"/>
          <w:szCs w:val="24"/>
        </w:rPr>
        <w:t xml:space="preserve">dužnikom </w:t>
      </w:r>
      <w:r w:rsidR="008B525A">
        <w:rPr>
          <w:sz w:val="24"/>
          <w:szCs w:val="24"/>
        </w:rPr>
        <w:t>VULKAN d.o.o., Zagreb, Čulinečka cesta 221,  (OIB 57041878350)</w:t>
      </w:r>
      <w:r w:rsidR="00A80FDE">
        <w:rPr>
          <w:sz w:val="24"/>
          <w:szCs w:val="24"/>
        </w:rPr>
        <w:t xml:space="preserve">, </w:t>
      </w:r>
      <w:r w:rsidR="001C08D3" w:rsidRPr="00A80FDE">
        <w:rPr>
          <w:sz w:val="24"/>
          <w:szCs w:val="24"/>
        </w:rPr>
        <w:t xml:space="preserve">dana </w:t>
      </w:r>
      <w:r w:rsidR="00A80FDE">
        <w:rPr>
          <w:sz w:val="24"/>
          <w:szCs w:val="24"/>
        </w:rPr>
        <w:t>2</w:t>
      </w:r>
      <w:r w:rsidR="008B525A">
        <w:rPr>
          <w:sz w:val="24"/>
          <w:szCs w:val="24"/>
        </w:rPr>
        <w:t>7</w:t>
      </w:r>
      <w:r w:rsidR="00A80FDE">
        <w:rPr>
          <w:sz w:val="24"/>
          <w:szCs w:val="24"/>
        </w:rPr>
        <w:t>.rujna</w:t>
      </w:r>
      <w:r w:rsidR="001C08D3" w:rsidRPr="00A80FDE">
        <w:rPr>
          <w:sz w:val="24"/>
          <w:szCs w:val="24"/>
          <w:lang w:eastAsia="en-US" w:val="pt-BR"/>
        </w:rPr>
        <w:t xml:space="preserve"> 2016.</w:t>
      </w:r>
      <w:r w:rsidR="001C08D3" w:rsidRPr="00A80FDE">
        <w:rPr>
          <w:sz w:val="24"/>
          <w:szCs w:val="24"/>
          <w:lang w:eastAsia="en-US"/>
        </w:rPr>
        <w:t>,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450A46" w:rsidP="00450A46" w:rsidR="0018507C" w:rsidRPr="0097040B">
      <w:pPr>
        <w:ind w:firstLine="720"/>
        <w:jc w:val="both"/>
      </w:pPr>
      <w:r>
        <w:rPr>
          <w:sz w:val="24"/>
        </w:rPr>
        <w:t xml:space="preserve">I. </w:t>
      </w:r>
      <w:r w:rsidR="008B525A">
        <w:rPr>
          <w:sz w:val="24"/>
        </w:rPr>
        <w:t xml:space="preserve">Davor Bišćan </w:t>
      </w:r>
      <w:r>
        <w:rPr>
          <w:sz w:val="24"/>
        </w:rPr>
        <w:t xml:space="preserve">iz Zagreba, </w:t>
      </w:r>
      <w:r w:rsidR="008B525A">
        <w:rPr>
          <w:sz w:val="24"/>
        </w:rPr>
        <w:t>Jurišićeva 10</w:t>
      </w:r>
      <w:r>
        <w:rPr>
          <w:sz w:val="24"/>
        </w:rPr>
        <w:t>.</w:t>
      </w:r>
      <w:r w:rsidR="005768A7" w:rsidRPr="00450A46">
        <w:rPr>
          <w:sz w:val="24"/>
        </w:rPr>
        <w:t xml:space="preserve">, OIB </w:t>
      </w:r>
      <w:r w:rsidR="008B525A">
        <w:rPr>
          <w:sz w:val="24"/>
        </w:rPr>
        <w:t>99116868296</w:t>
      </w:r>
      <w:r w:rsidR="0097040B">
        <w:t xml:space="preserve">, </w:t>
      </w:r>
      <w:r w:rsidR="007F4666" w:rsidRPr="00450A46">
        <w:rPr>
          <w:sz w:val="24"/>
          <w:szCs w:val="24"/>
        </w:rPr>
        <w:t>p</w:t>
      </w:r>
      <w:r w:rsidR="008E6585" w:rsidRPr="00450A46">
        <w:rPr>
          <w:sz w:val="24"/>
        </w:rPr>
        <w:t>ostavlja se za privremenog stečajnog upravitelja dužnika</w:t>
      </w:r>
      <w:r w:rsidR="008B1F27" w:rsidRPr="00450A46">
        <w:rPr>
          <w:sz w:val="24"/>
          <w:szCs w:val="24"/>
        </w:rPr>
        <w:t xml:space="preserve"> </w:t>
      </w:r>
      <w:r w:rsidR="008B525A">
        <w:rPr>
          <w:sz w:val="24"/>
          <w:szCs w:val="24"/>
        </w:rPr>
        <w:t>VULKAN d.o.o., Zagreb, Čulinečka cesta 221,  (OIB 57041878350)</w:t>
      </w:r>
      <w:r w:rsidR="008B1F27" w:rsidRPr="00450A46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(N.N. br. 71/15, dalje: SZ) podnijela prijedlog za otvaranje stečajnog postupka.</w:t>
      </w: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4096C" w:rsidP="00227212" w:rsidR="001409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prijedlogu FINA-e se navodi kako na dan 21.prosinca 2015.  u očevidniku redoslijeda osnova za plaćanje dužnik ima evidentirane neizvršene osnove za plaćanje neprekinutom razdoblju od 120 dana u ukupnom iznosu od 583.626,56 kn</w:t>
      </w:r>
    </w:p>
    <w:p w:rsidRDefault="008B1F27" w:rsidP="00227212" w:rsidR="008B1F27">
      <w:pPr>
        <w:ind w:firstLine="708"/>
        <w:jc w:val="both"/>
        <w:rPr>
          <w:sz w:val="24"/>
          <w:szCs w:val="24"/>
        </w:rPr>
      </w:pPr>
    </w:p>
    <w:p w:rsidRDefault="00AD543E" w:rsidP="00794035" w:rsidR="00182778">
      <w:pPr>
        <w:jc w:val="both"/>
        <w:rPr>
          <w:sz w:val="24"/>
        </w:rPr>
      </w:pPr>
      <w:r>
        <w:rPr>
          <w:sz w:val="24"/>
        </w:rPr>
        <w:tab/>
        <w:t xml:space="preserve">Rješenjem ovog suda od </w:t>
      </w:r>
      <w:r w:rsidR="0014096C">
        <w:rPr>
          <w:sz w:val="24"/>
        </w:rPr>
        <w:t>12.srpnja</w:t>
      </w:r>
      <w:r>
        <w:rPr>
          <w:sz w:val="24"/>
        </w:rPr>
        <w:t xml:space="preserve"> 2016. pokrenut je prethodni postupak radi utvrđivanja pretpostavki </w:t>
      </w:r>
      <w:r w:rsidR="00C14640">
        <w:rPr>
          <w:sz w:val="24"/>
        </w:rPr>
        <w:t xml:space="preserve">za otvaranje stečajnog postupka, a dana </w:t>
      </w:r>
      <w:r w:rsidR="0014096C">
        <w:rPr>
          <w:sz w:val="24"/>
        </w:rPr>
        <w:t>21.rujna</w:t>
      </w:r>
      <w:r w:rsidR="00B9010E">
        <w:rPr>
          <w:sz w:val="24"/>
        </w:rPr>
        <w:t xml:space="preserve"> 2016. </w:t>
      </w:r>
      <w:r w:rsidR="00C14640">
        <w:rPr>
          <w:sz w:val="24"/>
        </w:rPr>
        <w:t xml:space="preserve"> održano ročište radi očitovanja o prijedlogu za otvaranje stečajnog postupka</w:t>
      </w:r>
      <w:r w:rsidR="00F34BE7">
        <w:rPr>
          <w:sz w:val="24"/>
        </w:rPr>
        <w:t>, na koje, iako uredno pozvani nisu pristupili dužnik i zz dužnika.</w:t>
      </w: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 xml:space="preserve">Dužnik  sudu </w:t>
      </w:r>
      <w:r w:rsidR="0014096C">
        <w:rPr>
          <w:sz w:val="24"/>
        </w:rPr>
        <w:t xml:space="preserve">nije </w:t>
      </w:r>
      <w:r w:rsidR="00F34BE7">
        <w:rPr>
          <w:sz w:val="24"/>
        </w:rPr>
        <w:t>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gospodarsko-fin</w:t>
      </w:r>
      <w:r w:rsidR="0014096C">
        <w:rPr>
          <w:sz w:val="24"/>
        </w:rPr>
        <w:t>an</w:t>
      </w:r>
      <w:r w:rsidR="00B9010E">
        <w:rPr>
          <w:sz w:val="24"/>
        </w:rPr>
        <w:t>cijskom stanju.</w:t>
      </w:r>
    </w:p>
    <w:p w:rsidRDefault="00C14640" w:rsidP="00C14640" w:rsidR="00C1464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B9010E">
        <w:rPr>
          <w:sz w:val="24"/>
        </w:rPr>
        <w:t>, te jeli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9010E">
        <w:rPr>
          <w:sz w:val="24"/>
        </w:rPr>
        <w:t>2</w:t>
      </w:r>
      <w:r w:rsidR="004F1FB5">
        <w:rPr>
          <w:sz w:val="24"/>
        </w:rPr>
        <w:t>7</w:t>
      </w:r>
      <w:r w:rsidR="00B9010E">
        <w:rPr>
          <w:sz w:val="24"/>
        </w:rPr>
        <w:t>.rujna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4C0AE4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4C0AE4" w:rsidP="00422EE0" w:rsidR="004C0AE4">
      <w:pPr>
        <w:jc w:val="both"/>
      </w:pPr>
      <w:r>
        <w:t>Za točnost otpravka, ovlašteni službenik:</w:t>
      </w:r>
    </w:p>
    <w:p w:rsidRDefault="004C0AE4" w:rsidP="00422EE0" w:rsidR="004C0AE4">
      <w:pPr>
        <w:jc w:val="both"/>
      </w:pPr>
      <w:r>
        <w:t xml:space="preserve">               Valentina Delač</w:t>
      </w:r>
    </w:p>
    <w:p w:rsidRDefault="008E6585" w:rsidP="004C0AE4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A40FF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4C0AE4" w:rsidP="002179C2" w:rsidR="008D5B22">
    <w:pPr>
      <w:pStyle w:val="Zaglavlje"/>
      <w:jc w:val="center"/>
    </w:pPr>
    <w:r>
      <w:tab/>
    </w:r>
    <w:r>
      <w:tab/>
      <w:t>40. St-5179/2016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67F2"/>
    <w:rsid w:val="000577CA"/>
    <w:rsid w:val="000A238E"/>
    <w:rsid w:val="000D234B"/>
    <w:rsid w:val="000F2465"/>
    <w:rsid w:val="0013154C"/>
    <w:rsid w:val="0014096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81793"/>
    <w:rsid w:val="002B6CAB"/>
    <w:rsid w:val="002E345C"/>
    <w:rsid w:val="003559EE"/>
    <w:rsid w:val="00355D6D"/>
    <w:rsid w:val="00355DD4"/>
    <w:rsid w:val="0039740D"/>
    <w:rsid w:val="003A0E2C"/>
    <w:rsid w:val="003C6364"/>
    <w:rsid w:val="0040710B"/>
    <w:rsid w:val="00447DD5"/>
    <w:rsid w:val="00450A46"/>
    <w:rsid w:val="00460252"/>
    <w:rsid w:val="004A3A5B"/>
    <w:rsid w:val="004C0AE4"/>
    <w:rsid w:val="004E1BBF"/>
    <w:rsid w:val="004E775F"/>
    <w:rsid w:val="004F1FB5"/>
    <w:rsid w:val="005362EA"/>
    <w:rsid w:val="005746AC"/>
    <w:rsid w:val="005768A7"/>
    <w:rsid w:val="0059292A"/>
    <w:rsid w:val="005A05D3"/>
    <w:rsid w:val="005A46C4"/>
    <w:rsid w:val="005C7B0B"/>
    <w:rsid w:val="005F1D81"/>
    <w:rsid w:val="006348C1"/>
    <w:rsid w:val="00665E6E"/>
    <w:rsid w:val="00667FF1"/>
    <w:rsid w:val="006A3FEF"/>
    <w:rsid w:val="006A4A4A"/>
    <w:rsid w:val="006B62F8"/>
    <w:rsid w:val="006E0203"/>
    <w:rsid w:val="00743EFA"/>
    <w:rsid w:val="007478DB"/>
    <w:rsid w:val="0076263A"/>
    <w:rsid w:val="00764049"/>
    <w:rsid w:val="0078408C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A40FF"/>
    <w:rsid w:val="008B1F27"/>
    <w:rsid w:val="008B525A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A53A6"/>
    <w:rsid w:val="00AA5661"/>
    <w:rsid w:val="00AD543E"/>
    <w:rsid w:val="00B2245F"/>
    <w:rsid w:val="00B534BC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F11B04"/>
    <w:rsid w:val="00F34BE7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0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F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5179</izvorni_sadrzaj>
    <derivirana_varijabla naziv="DomainObject.Predmet.Broj_1">5179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St-5179/2016</izvorni_sadrzaj>
    <derivirana_varijabla naziv="DomainObject.Predmet.OznakaBroj_1">St-5179/2016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 d.o.o.</izvorni_sadrzaj>
    <derivirana_varijabla naziv="DomainObject.Predmet.ProtustrankaFormated_1">  VULKAN d.o.o.</derivirana_varijabla>
  </DomainObject.Predmet.ProtustrankaFormated>
  <DomainObject.Predmet.ProtustrankaFormatedOIB>
    <izvorni_sadrzaj>  VULKAN d.o.o., OIB 57041878350</izvorni_sadrzaj>
    <derivirana_varijabla naziv="DomainObject.Predmet.ProtustrankaFormatedOIB_1">  VULKAN d.o.o., OIB 57041878350</derivirana_varijabla>
  </DomainObject.Predmet.ProtustrankaFormatedOIB>
  <DomainObject.Predmet.ProtustrankaFormatedWithAdress>
    <izvorni_sadrzaj> VULKAN d.o.o., Čulinečka Cesta 221, 10000 Zagreb</izvorni_sadrzaj>
    <derivirana_varijabla naziv="DomainObject.Predmet.ProtustrankaFormatedWithAdress_1"> VULKAN d.o.o., Čulinečka Cesta 221, 10000 Zagreb</derivirana_varijabla>
  </DomainObject.Predmet.ProtustrankaFormatedWithAdress>
  <DomainObject.Predmet.ProtustrankaFormatedWithAdressOIB>
    <izvorni_sadrzaj> VULKAN d.o.o., OIB 57041878350, Čulinečka Cesta 221, 10000 Zagreb</izvorni_sadrzaj>
    <derivirana_varijabla naziv="DomainObject.Predmet.ProtustrankaFormatedWithAdressOIB_1"> VULKAN d.o.o., OIB 57041878350, Čulinečka Cesta 221, 10000 Zagreb</derivirana_varijabla>
  </DomainObject.Predmet.ProtustrankaFormatedWithAdressOIB>
  <DomainObject.Predmet.ProtustrankaWithAdress>
    <izvorni_sadrzaj>VULKAN d.o.o. Čulinečka Cesta 221, 10000 Zagreb</izvorni_sadrzaj>
    <derivirana_varijabla naziv="DomainObject.Predmet.ProtustrankaWithAdress_1">VULKAN d.o.o. Čulinečka Cesta 221, 10000 Zagreb</derivirana_varijabla>
  </DomainObject.Predmet.ProtustrankaWithAdress>
  <DomainObject.Predmet.ProtustrankaWithAdressOIB>
    <izvorni_sadrzaj>VULKAN d.o.o., OIB 57041878350, Čulinečka Cesta 221, 10000 Zagreb</izvorni_sadrzaj>
    <derivirana_varijabla naziv="DomainObject.Predmet.ProtustrankaWithAdressOIB_1">VULKAN d.o.o., OIB 57041878350, Čulinečka Cesta 221, 10000 Zagreb</derivirana_varijabla>
  </DomainObject.Predmet.ProtustrankaWithAdressOIB>
  <DomainObject.Predmet.ProtustrankaNazivFormated>
    <izvorni_sadrzaj>VULKAN d.o.o.</izvorni_sadrzaj>
    <derivirana_varijabla naziv="DomainObject.Predmet.ProtustrankaNazivFormated_1">VULKAN d.o.o.</derivirana_varijabla>
  </DomainObject.Predmet.ProtustrankaNazivFormated>
  <DomainObject.Predmet.ProtustrankaNazivFormatedOIB>
    <izvorni_sadrzaj>VULKAN d.o.o., OIB 57041878350</izvorni_sadrzaj>
    <derivirana_varijabla naziv="DomainObject.Predmet.ProtustrankaNazivFormatedOIB_1">VULKAN d.o.o., OIB 57041878350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d.o.o.</item>
    </izvorni_sadrzaj>
    <derivirana_varijabla naziv="DomainObject.Predmet.ProtuStrankaListFormated_1">
      <item>VULKAN d.o.o.</item>
    </derivirana_varijabla>
  </DomainObject.Predmet.ProtuStrankaListFormated>
  <DomainObject.Predmet.ProtuStrankaListFormatedOIB>
    <izvorni_sadrzaj>
      <item>VULKAN d.o.o., OIB 57041878350</item>
    </izvorni_sadrzaj>
    <derivirana_varijabla naziv="DomainObject.Predmet.ProtuStrankaListFormatedOIB_1">
      <item>VULKAN d.o.o., OIB 57041878350</item>
    </derivirana_varijabla>
  </DomainObject.Predmet.ProtuStrankaListFormatedOIB>
  <DomainObject.Predmet.ProtuStrankaListFormatedWithAdress>
    <izvorni_sadrzaj>
      <item>VULKAN d.o.o., Čulinečka Cesta 221, 10000 Zagreb</item>
    </izvorni_sadrzaj>
    <derivirana_varijabla naziv="DomainObject.Predmet.ProtuStrankaListFormatedWithAdress_1">
      <item>VULKAN d.o.o., Čulinečka Cesta 221, 10000 Zagreb</item>
    </derivirana_varijabla>
  </DomainObject.Predmet.ProtuStrankaListFormatedWithAdress>
  <DomainObject.Predmet.ProtuStrankaListFormatedWithAdressOIB>
    <izvorni_sadrzaj>
      <item>VULKAN d.o.o., OIB 57041878350, Čulinečka Cesta 221, 10000 Zagreb</item>
    </izvorni_sadrzaj>
    <derivirana_varijabla naziv="DomainObject.Predmet.ProtuStrankaListFormatedWithAdressOIB_1">
      <item>VULKAN d.o.o., OIB 57041878350, Čulinečka Cesta 221, 10000 Zagreb</item>
    </derivirana_varijabla>
  </DomainObject.Predmet.ProtuStrankaListFormatedWithAdressOIB>
  <DomainObject.Predmet.ProtuStrankaListNazivFormated>
    <izvorni_sadrzaj>
      <item>VULKAN d.o.o.</item>
    </izvorni_sadrzaj>
    <derivirana_varijabla naziv="DomainObject.Predmet.ProtuStrankaListNazivFormated_1">
      <item>VULKAN d.o.o.</item>
    </derivirana_varijabla>
  </DomainObject.Predmet.ProtuStrankaListNazivFormated>
  <DomainObject.Predmet.ProtuStrankaListNazivFormatedOIB>
    <izvorni_sadrzaj>
      <item>VULKAN d.o.o., OIB 57041878350</item>
    </izvorni_sadrzaj>
    <derivirana_varijabla naziv="DomainObject.Predmet.ProtuStrankaListNazivFormatedOIB_1">
      <item>VULKAN d.o.o., OIB 57041878350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67217210491</item>
    </izvorni_sadrzaj>
    <derivirana_varijabla naziv="DomainObject.Predmet.OstaliListFormatedOIB_1">
      <item>Damir Vujić, OIB 67217210491</item>
    </derivirana_varijabla>
  </DomainObject.Predmet.OstaliListFormatedOIB>
  <DomainObject.Predmet.OstaliListFormatedWithAdress>
    <izvorni_sadrzaj>
      <item>Damir Vujić, Vrhovec 263, 10000 Zagreb</item>
    </izvorni_sadrzaj>
    <derivirana_varijabla naziv="DomainObject.Predmet.OstaliListFormatedWithAdress_1">
      <item>Damir Vujić, Vrhovec 263, 10000 Zagreb</item>
    </derivirana_varijabla>
  </DomainObject.Predmet.OstaliListFormatedWithAdress>
  <DomainObject.Predmet.OstaliListFormatedWithAdressOIB>
    <izvorni_sadrzaj>
      <item>Damir Vujić, OIB 67217210491, Vrhovec 263, 10000 Zagreb</item>
    </izvorni_sadrzaj>
    <derivirana_varijabla naziv="DomainObject.Predmet.OstaliListFormatedWithAdressOIB_1">
      <item>Damir Vujić, OIB 67217210491, Vrhovec 263, 10000 Zagreb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67217210491</item>
    </izvorni_sadrzaj>
    <derivirana_varijabla naziv="DomainObject.Predmet.OstaliListNazivFormatedOIB_1">
      <item>Damir Vujić, OIB 67217210491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d.o.o.</izvorni_sadrzaj>
    <derivirana_varijabla naziv="DomainObject.Predmet.ProtustrankaIDrugi_1">VULKAN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d.o.o., OIB 57041878350, Čulinečka Cesta 221, 10000 Zagreb</izvorni_sadrzaj>
    <derivirana_varijabla naziv="DomainObject.Predmet.ProtustrankaIDrugiAdressOIB_1">VULKAN d.o.o., OIB 57041878350, Čulinečka Cesta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d.o.o.</item>
      <item>FINA Regionalni centar Zagreb</item>
      <item>Damir Vujić</item>
    </izvorni_sadrzaj>
    <derivirana_varijabla naziv="DomainObject.Predmet.SudioniciListNaziv_1">
      <item>VULKAN d.o.o.</item>
      <item>FINA Regionalni centar Zagreb</item>
      <item>Damir Vujić</item>
    </derivirana_varijabla>
  </DomainObject.Predmet.SudioniciListNaziv>
  <DomainObject.Predmet.SudioniciListAdressOIB>
    <izvorni_sadrzaj>
      <item>VULKAN d.o.o., OIB 57041878350, Čulinečka Cesta 221,10000 Zagreb</item>
      <item>FINA Regionalni centar Zagreb, OIB 85821130368, Trg svibanjskih žrtava 1995. br. 1,10000 Zagreb</item>
      <item>Damir Vujić, OIB 67217210491, Vrhovec 263,10000 Zagreb</item>
    </izvorni_sadrzaj>
    <derivirana_varijabla naziv="DomainObject.Predmet.SudioniciListAdressOIB_1">
      <item>VULKAN d.o.o., OIB 57041878350, Čulinečka Cesta 221,10000 Zagreb</item>
      <item>FINA Regionalni centar Zagreb, OIB 85821130368, Trg svibanjskih žrtava 1995. br. 1,10000 Zagreb</item>
      <item>Damir Vujić, OIB 67217210491, Vrhovec 263,10000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57041878350</item>
      <item>, OIB 85821130368</item>
      <item>, OIB 67217210491</item>
    </izvorni_sadrzaj>
    <derivirana_varijabla naziv="DomainObject.Predmet.SudioniciListNazivOIB_1">
      <item>, OIB 57041878350</item>
      <item>, OIB 85821130368</item>
      <item>, OIB 67217210491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543</properties:Words>
  <properties:Characters>3091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2016-09-27T10:05:00Z</dcterms:created>
  <dc:creator>Ante</dc:creator>
  <cp:lastModifiedBy>Valentina Delač</cp:lastModifiedBy>
  <cp:lastPrinted>2016-09-27T10:02:00Z</cp:lastPrinted>
  <dcterms:modified xmlns:xsi="http://www.w3.org/2001/XMLSchema-instance" xsi:type="dcterms:W3CDTF">2016-09-27T10:06:00Z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