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74bd" w14:paraId="4d474bd" w:rsidRDefault="00281502" w:rsidP="0085688A" w:rsidR="00281502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42343" w:rsidR="0085688A" w:rsidRPr="002A37B5">
        <w:trPr>
          <w:gridAfter w:val="1"/>
          <w:wAfter w:type="dxa" w:w="284"/>
        </w:trPr>
        <w:tc>
          <w:tcPr>
            <w:tcW w:type="dxa" w:w="2943"/>
          </w:tcPr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42343" w:rsidR="0085688A" w:rsidRPr="002A37B5">
        <w:tc>
          <w:tcPr>
            <w:tcW w:type="dxa" w:w="3227"/>
            <w:gridSpan w:val="2"/>
          </w:tcPr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511649" w:rsidR="00511649"/>
    <w:p w:rsidRDefault="0085688A" w:rsidR="0085688A" w:rsidRPr="002F070A"/>
    <w:p w:rsidRDefault="00FF3392" w:rsidP="00FF3392" w:rsidR="00FF3392" w:rsidRPr="0085688A">
      <w:pPr>
        <w:jc w:val="center"/>
      </w:pPr>
      <w:r w:rsidRPr="0085688A">
        <w:t>R E P U B L I K A   H R V A T S K A</w:t>
      </w:r>
    </w:p>
    <w:p w:rsidRDefault="00281502" w:rsidR="00281502" w:rsidRPr="0085688A"/>
    <w:p w:rsidRDefault="00E44291" w:rsidP="00E44291" w:rsidR="00281502" w:rsidRPr="0085688A">
      <w:pPr>
        <w:jc w:val="center"/>
      </w:pPr>
      <w:r w:rsidRPr="0085688A">
        <w:t xml:space="preserve"> Z A  K LJ U Č A K </w:t>
      </w:r>
    </w:p>
    <w:p w:rsidRDefault="00281502" w:rsidR="00DA6398" w:rsidRPr="00EC361A">
      <w:r w:rsidRPr="00EC361A">
        <w:tab/>
      </w:r>
    </w:p>
    <w:p w:rsidRDefault="00CA7947" w:rsidP="00754D5E" w:rsidR="00E95115">
      <w:pPr>
        <w:jc w:val="both"/>
      </w:pPr>
      <w:r w:rsidRPr="00EC361A">
        <w:t xml:space="preserve">        </w:t>
      </w:r>
      <w:r w:rsidR="006158E1">
        <w:tab/>
      </w:r>
      <w:r w:rsidR="00DA6398">
        <w:t>Trgovački sud u Zadru, po sutkinji Ana Markač, u stečajnom postupku nad stečajnim dužnikom</w:t>
      </w:r>
      <w:r w:rsidR="003334A1" w:rsidRPr="003334A1">
        <w:t xml:space="preserve"> </w:t>
      </w:r>
      <w:r w:rsidR="00E95115">
        <w:t xml:space="preserve"> </w:t>
      </w:r>
      <w:r w:rsidR="00FD4B51" w:rsidRPr="00914096">
        <w:t xml:space="preserve">LIČKI KROVOVI d.d. </w:t>
      </w:r>
      <w:r w:rsidR="00FD4B51">
        <w:t xml:space="preserve">u stečaju, </w:t>
      </w:r>
      <w:r w:rsidR="00FD4B51" w:rsidRPr="00914096">
        <w:t>Gračac, Zagrebačka 9, OIB:44864755840</w:t>
      </w:r>
      <w:r w:rsidR="003F55A5">
        <w:t xml:space="preserve">, </w:t>
      </w:r>
      <w:r w:rsidR="00FD4B51">
        <w:t>kojeg zastupa stečajni upravitelj</w:t>
      </w:r>
      <w:r w:rsidR="003334A1" w:rsidRPr="007B2D36">
        <w:t xml:space="preserve"> </w:t>
      </w:r>
      <w:r w:rsidR="00FD4B51">
        <w:t>Ante Vukašina</w:t>
      </w:r>
      <w:r w:rsidR="00E95115">
        <w:t xml:space="preserve"> </w:t>
      </w:r>
      <w:r w:rsidR="003334A1" w:rsidRPr="007B2D36">
        <w:t xml:space="preserve"> iz Zadra,</w:t>
      </w:r>
      <w:r w:rsidR="006158E1">
        <w:t xml:space="preserve"> </w:t>
      </w:r>
      <w:r w:rsidR="001475D8">
        <w:t>23.</w:t>
      </w:r>
      <w:r w:rsidR="00FD4B51">
        <w:t xml:space="preserve"> svibnja</w:t>
      </w:r>
      <w:r w:rsidR="00AB6BF3">
        <w:t xml:space="preserve"> 2019.</w:t>
      </w:r>
    </w:p>
    <w:p w:rsidRDefault="00FD4B51" w:rsidP="00754D5E" w:rsidR="00FD4B51" w:rsidRPr="00EC361A">
      <w:pPr>
        <w:jc w:val="both"/>
      </w:pPr>
    </w:p>
    <w:p w:rsidRDefault="00E44291" w:rsidP="00281502" w:rsidR="00281502" w:rsidRPr="00EC361A">
      <w:pPr>
        <w:jc w:val="center"/>
      </w:pPr>
      <w:r w:rsidRPr="00EC361A">
        <w:t xml:space="preserve">z a k </w:t>
      </w:r>
      <w:proofErr w:type="spellStart"/>
      <w:r w:rsidRPr="00EC361A">
        <w:t>lj</w:t>
      </w:r>
      <w:proofErr w:type="spellEnd"/>
      <w:r w:rsidRPr="00EC361A">
        <w:t xml:space="preserve"> u č i o  j e </w:t>
      </w:r>
    </w:p>
    <w:p w:rsidRDefault="00281502" w:rsidP="00281502" w:rsidR="00281502" w:rsidRPr="00EC361A">
      <w:pPr>
        <w:rPr>
          <w:b/>
          <w:sz w:val="28"/>
          <w:szCs w:val="28"/>
        </w:rPr>
      </w:pPr>
    </w:p>
    <w:p w:rsidRDefault="003C5261" w:rsidP="00AB6BF3" w:rsidR="003334A1">
      <w:pPr>
        <w:ind w:firstLine="708"/>
        <w:jc w:val="both"/>
      </w:pPr>
      <w:r w:rsidRPr="00EC361A">
        <w:t>Nalaže se</w:t>
      </w:r>
      <w:r w:rsidR="0062560D">
        <w:t xml:space="preserve"> </w:t>
      </w:r>
      <w:r w:rsidR="00483F5B">
        <w:t>s</w:t>
      </w:r>
      <w:r w:rsidRPr="00EC361A">
        <w:t>tečajno</w:t>
      </w:r>
      <w:r w:rsidR="00FD4B51">
        <w:t xml:space="preserve">m upravitelju Anti </w:t>
      </w:r>
      <w:proofErr w:type="spellStart"/>
      <w:r w:rsidR="00FD4B51">
        <w:t>Vukašini</w:t>
      </w:r>
      <w:proofErr w:type="spellEnd"/>
      <w:r w:rsidR="003334A1">
        <w:t xml:space="preserve"> </w:t>
      </w:r>
      <w:r w:rsidRPr="00EC361A">
        <w:t xml:space="preserve">da </w:t>
      </w:r>
      <w:r w:rsidR="003D0EAA">
        <w:t>sukladno odredbi čl. 89. st. 2. Stečajnog zakona (Narodne novine broj 71/15</w:t>
      </w:r>
      <w:r w:rsidR="0085688A">
        <w:t xml:space="preserve"> i 104/17</w:t>
      </w:r>
      <w:r w:rsidR="003D0EAA">
        <w:t xml:space="preserve">) </w:t>
      </w:r>
      <w:r w:rsidR="00AB6BF3">
        <w:t>da u roku 3</w:t>
      </w:r>
      <w:r w:rsidR="0085688A">
        <w:t xml:space="preserve"> (</w:t>
      </w:r>
      <w:r w:rsidR="00AB6BF3">
        <w:t>tri</w:t>
      </w:r>
      <w:r w:rsidR="0085688A">
        <w:t xml:space="preserve">) dana od dana </w:t>
      </w:r>
      <w:r w:rsidR="00754D5E">
        <w:t xml:space="preserve">primitka prijepisa ovog zaključka, </w:t>
      </w:r>
      <w:r w:rsidRPr="00EC361A">
        <w:t xml:space="preserve">podnese pisano izviješće </w:t>
      </w:r>
      <w:r w:rsidR="00483F5B">
        <w:t xml:space="preserve">o tijeku stečajnog postupka i stanju stečajne mase nad </w:t>
      </w:r>
      <w:r w:rsidR="0062560D">
        <w:t xml:space="preserve">stečajnim dužnikom </w:t>
      </w:r>
      <w:r w:rsidR="00FD4B51" w:rsidRPr="00914096">
        <w:t xml:space="preserve">LIČKI KROVOVI d.d. </w:t>
      </w:r>
      <w:r w:rsidR="00FD4B51">
        <w:t xml:space="preserve">u stečaju, </w:t>
      </w:r>
      <w:r w:rsidR="00FD4B51" w:rsidRPr="00914096">
        <w:t>Gračac, Zagrebačka 9, OIB:44864755840</w:t>
      </w:r>
      <w:r w:rsidR="003F55A5">
        <w:t>.</w:t>
      </w:r>
    </w:p>
    <w:p w:rsidRDefault="003C5261" w:rsidP="004D05A0" w:rsidR="003C5261" w:rsidRPr="00EC361A"/>
    <w:p w:rsidRDefault="003C5261" w:rsidP="003C5261" w:rsidR="003C5261" w:rsidRPr="00EC361A">
      <w:pPr>
        <w:jc w:val="center"/>
      </w:pPr>
      <w:r w:rsidRPr="00EC361A">
        <w:t>U Zadru</w:t>
      </w:r>
      <w:r w:rsidR="00754D5E">
        <w:t xml:space="preserve"> </w:t>
      </w:r>
      <w:r w:rsidR="001475D8">
        <w:t>23.</w:t>
      </w:r>
      <w:r w:rsidR="00FD4B51">
        <w:t xml:space="preserve"> svibnja</w:t>
      </w:r>
      <w:r w:rsidR="00AB6BF3">
        <w:t xml:space="preserve"> 2019</w:t>
      </w:r>
      <w:r w:rsidRPr="00EC361A">
        <w:t>.</w:t>
      </w:r>
    </w:p>
    <w:p w:rsidRDefault="0085688A" w:rsidP="0085688A" w:rsidR="0085688A"/>
    <w:p w:rsidRDefault="0010585F" w:rsidP="0010585F" w:rsidR="0010585F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10585F" w:rsidP="0010585F" w:rsidR="0010585F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85688A" w:rsidP="0085688A" w:rsidR="0085688A"/>
    <w:p w:rsidRDefault="0085688A" w:rsidP="0085688A" w:rsidR="0085688A">
      <w:pPr>
        <w:rPr>
          <w:szCs w:val="22"/>
        </w:rPr>
      </w:pPr>
    </w:p>
    <w:p w:rsidRDefault="00FB2F80" w:rsidP="0085688A" w:rsidR="0085688A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Default="003C5261" w:rsidP="003C5261" w:rsidR="003C5261" w:rsidRPr="00EC361A">
      <w:r w:rsidRPr="00EC361A">
        <w:t xml:space="preserve">POUKA O PRAVNOM LIJEKU: </w:t>
      </w:r>
    </w:p>
    <w:p w:rsidRDefault="003C5261" w:rsidP="003C5261" w:rsidR="003C5261" w:rsidRPr="00EC361A">
      <w:r w:rsidRPr="00EC361A">
        <w:t>Protiv ovog zaključka nije dopuštena žalba.</w:t>
      </w:r>
      <w:r w:rsidR="006A39D3">
        <w:t xml:space="preserve"> </w:t>
      </w:r>
      <w:r w:rsidRPr="00EC361A">
        <w:t xml:space="preserve">(čl. </w:t>
      </w:r>
      <w:r w:rsidR="004632E8">
        <w:t>19</w:t>
      </w:r>
      <w:r w:rsidRPr="00EC361A">
        <w:t xml:space="preserve">. st. </w:t>
      </w:r>
      <w:r w:rsidR="004632E8">
        <w:t>7</w:t>
      </w:r>
      <w:r w:rsidRPr="00EC361A">
        <w:t>. Stečajnog zakona)</w:t>
      </w:r>
    </w:p>
    <w:p w:rsidRDefault="00927E84" w:rsidP="00927E84" w:rsidR="00927E84"/>
    <w:p w:rsidRDefault="00AB6BF3" w:rsidP="00927E84" w:rsidR="00AB6BF3" w:rsidRPr="00EC361A"/>
    <w:p w:rsidRDefault="00C543F0" w:rsidP="00C543F0" w:rsidR="00C543F0" w:rsidRPr="00EC361A">
      <w:r w:rsidRPr="00EC361A">
        <w:t>DNA:</w:t>
      </w:r>
    </w:p>
    <w:p w:rsidRDefault="00C543F0" w:rsidP="00C543F0" w:rsidR="00DA6398">
      <w:pPr>
        <w:numPr>
          <w:ilvl w:val="0"/>
          <w:numId w:val="2"/>
        </w:numPr>
      </w:pPr>
      <w:r w:rsidRPr="00EC361A">
        <w:t>steča</w:t>
      </w:r>
      <w:r w:rsidR="00FD4B51">
        <w:t xml:space="preserve">jnom upravitelju Anti </w:t>
      </w:r>
      <w:proofErr w:type="spellStart"/>
      <w:r w:rsidR="00FD4B51">
        <w:t>Vukašini</w:t>
      </w:r>
      <w:proofErr w:type="spellEnd"/>
      <w:r w:rsidR="0085688A">
        <w:t xml:space="preserve"> putem e-</w:t>
      </w:r>
      <w:r w:rsidR="00FD4B51">
        <w:t>mail</w:t>
      </w:r>
    </w:p>
    <w:p w:rsidRDefault="003D2C10" w:rsidP="00C543F0" w:rsidR="003D2C10">
      <w:pPr>
        <w:numPr>
          <w:ilvl w:val="0"/>
          <w:numId w:val="2"/>
        </w:numPr>
      </w:pPr>
      <w:r>
        <w:t>e-Oglasna ploča sudova</w:t>
      </w:r>
    </w:p>
    <w:p w:rsidRDefault="00C543F0" w:rsidP="00C543F0" w:rsidR="00C543F0" w:rsidRPr="00EC361A">
      <w:pPr>
        <w:numPr>
          <w:ilvl w:val="0"/>
          <w:numId w:val="2"/>
        </w:numPr>
      </w:pPr>
      <w:r w:rsidRPr="00EC361A">
        <w:t>u spis</w:t>
      </w:r>
    </w:p>
    <w:p w:rsidRDefault="00C543F0" w:rsidP="00C543F0" w:rsidR="00C543F0" w:rsidRPr="00EC361A"/>
    <w:p w:rsidRDefault="00C543F0" w:rsidP="00C543F0" w:rsidR="00C543F0" w:rsidRPr="00EC361A"/>
    <w:p w:rsidRDefault="003C5261" w:rsidP="003C5261" w:rsidR="003C5261" w:rsidRPr="00EC361A"/>
    <w:sectPr w:rsidR="003C5261" w:rsidRPr="00EC361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5B" w:rsidP="00483F5B" w:rsidR="00483F5B">
      <w:r>
        <w:separator/>
      </w:r>
    </w:p>
  </w:endnote>
  <w:endnote w:id="0" w:type="continuationSeparator">
    <w:p w:rsidRDefault="00483F5B" w:rsidP="00483F5B" w:rsidR="004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5B" w:rsidP="00483F5B" w:rsidR="00483F5B">
      <w:r>
        <w:separator/>
      </w:r>
    </w:p>
  </w:footnote>
  <w:footnote w:id="0" w:type="continuationSeparator">
    <w:p w:rsidRDefault="00483F5B" w:rsidP="00483F5B" w:rsidR="004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F5B" w:rsidP="00483F5B" w:rsidR="00483F5B">
    <w:pPr>
      <w:pStyle w:val="Zaglavlje"/>
      <w:jc w:val="right"/>
    </w:pPr>
    <w:r>
      <w:t>P</w:t>
    </w:r>
    <w:r w:rsidR="0085688A">
      <w:t>oslovni broj: 2 St-</w:t>
    </w:r>
    <w:r w:rsidR="00FD4B51">
      <w:t>893/2016-</w:t>
    </w:r>
    <w:r w:rsidR="001475D8"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EB5"/>
    <w:rsid w:val="000C546A"/>
    <w:rsid w:val="0010585F"/>
    <w:rsid w:val="001475D8"/>
    <w:rsid w:val="00192640"/>
    <w:rsid w:val="00260E0C"/>
    <w:rsid w:val="00281502"/>
    <w:rsid w:val="002A7187"/>
    <w:rsid w:val="002D0398"/>
    <w:rsid w:val="002F070A"/>
    <w:rsid w:val="003334A1"/>
    <w:rsid w:val="00360918"/>
    <w:rsid w:val="003831F3"/>
    <w:rsid w:val="003C5261"/>
    <w:rsid w:val="003D0EAA"/>
    <w:rsid w:val="003D2C10"/>
    <w:rsid w:val="003D6C9A"/>
    <w:rsid w:val="003E7213"/>
    <w:rsid w:val="003F55A5"/>
    <w:rsid w:val="004632E8"/>
    <w:rsid w:val="00483F5B"/>
    <w:rsid w:val="004D05A0"/>
    <w:rsid w:val="00511649"/>
    <w:rsid w:val="00527C13"/>
    <w:rsid w:val="00583EB8"/>
    <w:rsid w:val="00607AF8"/>
    <w:rsid w:val="006158E1"/>
    <w:rsid w:val="0062560D"/>
    <w:rsid w:val="006A39D3"/>
    <w:rsid w:val="00754D5E"/>
    <w:rsid w:val="00771CDD"/>
    <w:rsid w:val="007B63C5"/>
    <w:rsid w:val="007D5136"/>
    <w:rsid w:val="008433CE"/>
    <w:rsid w:val="0085688A"/>
    <w:rsid w:val="008D4AC4"/>
    <w:rsid w:val="00927E84"/>
    <w:rsid w:val="00974B89"/>
    <w:rsid w:val="00A241EB"/>
    <w:rsid w:val="00A723FC"/>
    <w:rsid w:val="00AB6BF3"/>
    <w:rsid w:val="00AC6D10"/>
    <w:rsid w:val="00B355AE"/>
    <w:rsid w:val="00C543F0"/>
    <w:rsid w:val="00C60D85"/>
    <w:rsid w:val="00C6383B"/>
    <w:rsid w:val="00C777F7"/>
    <w:rsid w:val="00CA7947"/>
    <w:rsid w:val="00CB0A10"/>
    <w:rsid w:val="00D27926"/>
    <w:rsid w:val="00D734F1"/>
    <w:rsid w:val="00DA6398"/>
    <w:rsid w:val="00E44291"/>
    <w:rsid w:val="00E464AB"/>
    <w:rsid w:val="00E8758E"/>
    <w:rsid w:val="00E902E2"/>
    <w:rsid w:val="00E95115"/>
    <w:rsid w:val="00EA43C7"/>
    <w:rsid w:val="00EA61FC"/>
    <w:rsid w:val="00EC361A"/>
    <w:rsid w:val="00EF3728"/>
    <w:rsid w:val="00EF6422"/>
    <w:rsid w:val="00F824FD"/>
    <w:rsid w:val="00FB2F80"/>
    <w:rsid w:val="00FB4684"/>
    <w:rsid w:val="00FD4B51"/>
    <w:rsid w:val="00FD70FD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85688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05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8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85688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05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8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76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597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ormaru 
u sobi br. 42</izvorni_sadrzaj>
    <derivirana_varijabla naziv="DomainObject.Predmet.Opis_1">Prijave tražbina čuvaju se u ormaru 
u sobi br. 42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LIČKI KROVOVI dioničko društvo za ugostiteljstvo</izvorni_sadrzaj>
    <derivirana_varijabla naziv="DomainObject.Predmet.ProtustrankaFormated_1">  LIČKI KROVOVI dioničko društvo za ugostiteljstvo</derivirana_varijabla>
  </DomainObject.Predmet.ProtustrankaFormated>
  <DomainObject.Predmet.ProtustrankaFormatedOIB>
    <izvorni_sadrzaj>  LIČKI KROVOVI dioničko društvo za ugostiteljstvo, OIB 44864755840</izvorni_sadrzaj>
    <derivirana_varijabla naziv="DomainObject.Predmet.ProtustrankaFormatedOIB_1">  LIČKI KROVOVI dioničko društvo za ugostiteljstvo, OIB 44864755840</derivirana_varijabla>
  </DomainObject.Predmet.ProtustrankaFormatedOIB>
  <DomainObject.Predmet.ProtustrankaFormatedWithAdress>
    <izvorni_sadrzaj> LIČKI KROVOVI dioničko društvo za ugostiteljstvo, Zagrebačka 9, 23440 Gračac</izvorni_sadrzaj>
    <derivirana_varijabla naziv="DomainObject.Predmet.ProtustrankaFormatedWithAdress_1"> LIČKI KROVOVI dioničko društvo za ugostiteljstvo, Zagrebačka 9, 23440 Gračac</derivirana_varijabla>
  </DomainObject.Predmet.ProtustrankaFormatedWithAdress>
  <DomainObject.Predmet.ProtustrankaFormatedWithAdressOIB>
    <izvorni_sadrzaj> LIČKI KROVOVI dioničko društvo za ugostiteljstvo, OIB 44864755840, Zagrebačka 9, 23440 Gračac</izvorni_sadrzaj>
    <derivirana_varijabla naziv="DomainObject.Predmet.ProtustrankaFormatedWithAdressOIB_1"> LIČKI KROVOVI dioničko društvo za ugostiteljstvo, OIB 44864755840, Zagrebačka 9, 23440 Gračac</derivirana_varijabla>
  </DomainObject.Predmet.ProtustrankaFormatedWithAdressOIB>
  <DomainObject.Predmet.ProtustrankaWithAdress>
    <izvorni_sadrzaj>LIČKI KROVOVI dioničko društvo za ugostiteljstvo Zagrebačka 9, 23440 Gračac</izvorni_sadrzaj>
    <derivirana_varijabla naziv="DomainObject.Predmet.ProtustrankaWithAdress_1">LIČKI KROVOVI dioničko društvo za ugostiteljstvo Zagrebačka 9, 23440 Gračac</derivirana_varijabla>
  </DomainObject.Predmet.ProtustrankaWithAdress>
  <DomainObject.Predmet.ProtustrankaWithAdressOIB>
    <izvorni_sadrzaj>LIČKI KROVOVI dioničko društvo za ugostiteljstvo, OIB 44864755840, Zagrebačka 9, 23440 Gračac</izvorni_sadrzaj>
    <derivirana_varijabla naziv="DomainObject.Predmet.ProtustrankaWithAdressOIB_1">LIČKI KROVOVI dioničko društvo za ugostiteljstvo, OIB 44864755840, Zagrebačka 9, 23440 Gračac</derivirana_varijabla>
  </DomainObject.Predmet.ProtustrankaWithAdressOIB>
  <DomainObject.Predmet.ProtustrankaNazivFormated>
    <izvorni_sadrzaj>LIČKI KROVOVI dioničko društvo za ugostiteljstvo</izvorni_sadrzaj>
    <derivirana_varijabla naziv="DomainObject.Predmet.ProtustrankaNazivFormated_1">LIČKI KROVOVI dioničko društvo za ugostiteljstvo</derivirana_varijabla>
  </DomainObject.Predmet.ProtustrankaNazivFormated>
  <DomainObject.Predmet.ProtustrankaNazivFormatedOIB>
    <izvorni_sadrzaj>LIČKI KROVOVI dioničko društvo za ugostiteljstvo, OIB 44864755840</izvorni_sadrzaj>
    <derivirana_varijabla naziv="DomainObject.Predmet.ProtustrankaNazivFormatedOIB_1">LIČKI KROVOVI dioničko društvo za ugostiteljstvo, OIB 44864755840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Milorad Lajić; Ivica Beronić</izvorni_sadrzaj>
    <derivirana_varijabla naziv="DomainObject.Predmet.StrankaFormated_1">  Financijska agencija; Milorad Lajić; Ivica Beronić</derivirana_varijabla>
  </DomainObject.Predmet.StrankaFormated>
  <DomainObject.Predmet.StrankaFormatedOIB>
    <izvorni_sadrzaj>  Financijska agencija, OIB 85821130368; Milorad Lajić, OIB 73029304451; Ivica Beronić, OIB 42492777093</izvorni_sadrzaj>
    <derivirana_varijabla naziv="DomainObject.Predmet.StrankaFormatedOIB_1">  Financijska agencija, OIB 85821130368; Milorad Lajić, OIB 73029304451; Ivica Beronić, OIB 42492777093</derivirana_varijabla>
  </DomainObject.Predmet.StrankaFormatedOIB>
  <DomainObject.Predmet.StrankaFormatedWithAdress>
    <izvorni_sadrzaj> Financijska agencija, Ivana Danila 4, 23000 Zadar; Milorad Lajić, Neteka 17, 23445 Neteka; Ivica Beronić, Zagrebačka Ul. 9, 23440 Gračac</izvorni_sadrzaj>
    <derivirana_varijabla naziv="DomainObject.Predmet.StrankaFormatedWithAdress_1"> Financijska agencija, Ivana Danila 4, 23000 Zadar; Milorad Lajić, Neteka 17, 23445 Neteka; Ivica Beronić, Zagrebačka Ul. 9, 23440 Gračac</derivirana_varijabla>
  </DomainObject.Predmet.StrankaFormatedWithAdress>
  <DomainObject.Predmet.StrankaFormatedWithAdressOIB>
    <izvorni_sadrzaj> Financijska agencija, OIB 85821130368, Ivana Danila 4, 23000 Zadar; Milorad Lajić, OIB 73029304451, Neteka 17, 23445 Neteka; Ivica Beronić, OIB 42492777093, Zagrebačka Ul. 9, 23440 Gračac</izvorni_sadrzaj>
    <derivirana_varijabla naziv="DomainObject.Predmet.StrankaFormatedWithAdressOIB_1"> Financijska agencija, OIB 85821130368, Ivana Danila 4, 23000 Zadar; Milorad Lajić, OIB 73029304451, Neteka 17, 23445 Neteka; Ivica Beronić, OIB 42492777093, Zagrebačka Ul. 9, 23440 Gračac</derivirana_varijabla>
  </DomainObject.Predmet.StrankaFormatedWithAdressOIB>
  <DomainObject.Predmet.StrankaWithAdress>
    <izvorni_sadrzaj>Financijska agencija Ivana Danila 4,23000 Zadar,Milorad Lajić Neteka 17,23445 Neteka,Ivica Beronić Zagrebačka Ul. 9,23440 Gračac</izvorni_sadrzaj>
    <derivirana_varijabla naziv="DomainObject.Predmet.StrankaWithAdress_1">Financijska agencija Ivana Danila 4,23000 Zadar,Milorad Lajić Neteka 17,23445 Neteka,Ivica Beronić Zagrebačka Ul. 9,23440 Gračac</derivirana_varijabla>
  </DomainObject.Predmet.StrankaWithAdress>
  <DomainObject.Predmet.StrankaWithAdressOIB>
    <izvorni_sadrzaj>Financijska agencija, OIB 85821130368, Ivana Danila 4,23000 Zadar,Milorad Lajić, OIB 73029304451, Neteka 17,23445 Neteka,Ivica Beronić, OIB 42492777093, Zagrebačka Ul. 9,23440 Gračac</izvorni_sadrzaj>
    <derivirana_varijabla naziv="DomainObject.Predmet.StrankaWithAdressOIB_1">Financijska agencija, OIB 85821130368, Ivana Danila 4,23000 Zadar,Milorad Lajić, OIB 73029304451, Neteka 17,23445 Neteka,Ivica Beronić, OIB 42492777093, Zagrebačka Ul. 9,23440 Gračac</derivirana_varijabla>
  </DomainObject.Predmet.StrankaWithAdressOIB>
  <DomainObject.Predmet.StrankaNazivFormated>
    <izvorni_sadrzaj>Financijska agencija,Milorad Lajić,Ivica Beronić</izvorni_sadrzaj>
    <derivirana_varijabla naziv="DomainObject.Predmet.StrankaNazivFormated_1">Financijska agencija,Milorad Lajić,Ivica Beronić</derivirana_varijabla>
  </DomainObject.Predmet.StrankaNazivFormated>
  <DomainObject.Predmet.StrankaNazivFormatedOIB>
    <izvorni_sadrzaj>Financijska agencija, OIB 85821130368,Milorad Lajić, OIB 73029304451,Ivica Beronić, OIB 42492777093</izvorni_sadrzaj>
    <derivirana_varijabla naziv="DomainObject.Predmet.StrankaNazivFormatedOIB_1">Financijska agencija, OIB 85821130368,Milorad Lajić, OIB 73029304451,Ivica Beronić, OIB 42492777093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645162.71</izvorni_sadrzaj>
    <derivirana_varijabla naziv="DomainObject.Predmet.TrenutnaVrijednost_1">645162.71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Milorad Lajić</item>
      <item>Ivica Beronić</item>
    </izvorni_sadrzaj>
    <derivirana_varijabla naziv="DomainObject.Predmet.StrankaListFormated_1">
      <item>Financijska agencija</item>
      <item>Milorad Lajić</item>
      <item>Ivica Beronić</item>
    </derivirana_varijabla>
  </DomainObject.Predmet.StrankaListFormated>
  <DomainObject.Predmet.StrankaListFormatedOIB>
    <izvorni_sadrzaj>
      <item>Financijska agencija, OIB 85821130368</item>
      <item>Milorad Lajić, OIB 73029304451</item>
      <item>Ivica Beronić, OIB 42492777093</item>
    </izvorni_sadrzaj>
    <derivirana_varijabla naziv="DomainObject.Predmet.StrankaListFormatedOIB_1">
      <item>Financijska agencija, OIB 85821130368</item>
      <item>Milorad Lajić, OIB 73029304451</item>
      <item>Ivica Beronić, OIB 42492777093</item>
    </derivirana_varijabla>
  </DomainObject.Predmet.StrankaListFormatedOIB>
  <DomainObject.Predmet.StrankaListFormatedWithAdress>
    <izvorni_sadrzaj>
      <item>Financijska agencija, Ivana Danila 4, 23000 Zadar</item>
      <item>Milorad Lajić, Neteka 17, 23445 Neteka</item>
      <item>Ivica Beronić, Zagrebačka Ul. 9, 23440 Gračac</item>
    </izvorni_sadrzaj>
    <derivirana_varijabla naziv="DomainObject.Predmet.StrankaListFormatedWithAdress_1">
      <item>Financijska agencija, Ivana Danila 4, 23000 Zadar</item>
      <item>Milorad Lajić, Neteka 17, 23445 Neteka</item>
      <item>Ivica Beronić, Zagrebačka Ul. 9, 23440 Gračac</item>
    </derivirana_varijabla>
  </DomainObject.Predmet.StrankaListFormatedWithAdress>
  <DomainObject.Predmet.StrankaListFormatedWithAdressOIB>
    <izvorni_sadrzaj>
      <item>Financijska agencija, OIB 85821130368, Ivana Danila 4, 23000 Zadar</item>
      <item>Milorad Lajić, OIB 73029304451, Neteka 17, 23445 Neteka</item>
      <item>Ivica Beronić, OIB 42492777093, Zagrebačka Ul. 9, 23440 Gračac</item>
    </izvorni_sadrzaj>
    <derivirana_varijabla naziv="DomainObject.Predmet.StrankaListFormatedWithAdressOIB_1">
      <item>Financijska agencija, OIB 85821130368, Ivana Danila 4, 23000 Zadar</item>
      <item>Milorad Lajić, OIB 73029304451, Neteka 17, 23445 Neteka</item>
      <item>Ivica Beronić, OIB 42492777093, Zagrebačka Ul. 9, 23440 Gračac</item>
    </derivirana_varijabla>
  </DomainObject.Predmet.StrankaListFormatedWithAdressOIB>
  <DomainObject.Predmet.StrankaListNazivFormated>
    <izvorni_sadrzaj>
      <item>Financijska agencija</item>
      <item>Milorad Lajić</item>
      <item>Ivica Beronić</item>
    </izvorni_sadrzaj>
    <derivirana_varijabla naziv="DomainObject.Predmet.StrankaListNazivFormated_1">
      <item>Financijska agencija</item>
      <item>Milorad Lajić</item>
      <item>Ivica Beronić</item>
    </derivirana_varijabla>
  </DomainObject.Predmet.StrankaListNazivFormated>
  <DomainObject.Predmet.StrankaListNazivFormatedOIB>
    <izvorni_sadrzaj>
      <item>Financijska agencija, OIB 85821130368</item>
      <item>Milorad Lajić, OIB 73029304451</item>
      <item>Ivica Beronić, OIB 42492777093</item>
    </izvorni_sadrzaj>
    <derivirana_varijabla naziv="DomainObject.Predmet.StrankaListNazivFormatedOIB_1">
      <item>Financijska agencija, OIB 85821130368</item>
      <item>Milorad Lajić, OIB 73029304451</item>
      <item>Ivica Beronić, OIB 42492777093</item>
    </derivirana_varijabla>
  </DomainObject.Predmet.StrankaListNazivFormatedOIB>
  <DomainObject.Predmet.ProtuStrankaListFormated>
    <izvorni_sadrzaj>
      <item>LIČKI KROVOVI dioničko društvo za ugostiteljstvo</item>
    </izvorni_sadrzaj>
    <derivirana_varijabla naziv="DomainObject.Predmet.ProtuStrankaListFormated_1">
      <item>LIČKI KROVOVI dioničko društvo za ugostiteljstvo</item>
    </derivirana_varijabla>
  </DomainObject.Predmet.ProtuStrankaListFormated>
  <DomainObject.Predmet.ProtuStrankaListFormatedOIB>
    <izvorni_sadrzaj>
      <item>LIČKI KROVOVI dioničko društvo za ugostiteljstvo, OIB 44864755840</item>
    </izvorni_sadrzaj>
    <derivirana_varijabla naziv="DomainObject.Predmet.ProtuStrankaListFormatedOIB_1">
      <item>LIČKI KROVOVI dioničko društvo za ugostiteljstvo, OIB 44864755840</item>
    </derivirana_varijabla>
  </DomainObject.Predmet.ProtuStrankaListFormatedOIB>
  <DomainObject.Predmet.ProtuStrankaListFormatedWithAdress>
    <izvorni_sadrzaj>
      <item>LIČKI KROVOVI dioničko društvo za ugostiteljstvo, Zagrebačka 9, 23440 Gračac</item>
    </izvorni_sadrzaj>
    <derivirana_varijabla naziv="DomainObject.Predmet.ProtuStrankaListFormatedWithAdress_1">
      <item>LIČKI KROVOVI dioničko društvo za ugostiteljstvo, Zagrebačka 9, 23440 Gračac</item>
    </derivirana_varijabla>
  </DomainObject.Predmet.ProtuStrankaListFormatedWithAdress>
  <DomainObject.Predmet.ProtuStrankaListFormatedWithAdressOIB>
    <izvorni_sadrzaj>
      <item>LIČKI KROVOVI dioničko društvo za ugostiteljstvo, OIB 44864755840, Zagrebačka 9, 23440 Gračac</item>
    </izvorni_sadrzaj>
    <derivirana_varijabla naziv="DomainObject.Predmet.ProtuStrankaListFormatedWithAdressOIB_1">
      <item>LIČKI KROVOVI dioničko društvo za ugostiteljstvo, OIB 44864755840, Zagrebačka 9, 23440 Gračac</item>
    </derivirana_varijabla>
  </DomainObject.Predmet.ProtuStrankaListFormatedWithAdressOIB>
  <DomainObject.Predmet.ProtuStrankaListNazivFormated>
    <izvorni_sadrzaj>
      <item>LIČKI KROVOVI dioničko društvo za ugostiteljstvo</item>
    </izvorni_sadrzaj>
    <derivirana_varijabla naziv="DomainObject.Predmet.ProtuStrankaListNazivFormated_1">
      <item>LIČKI KROVOVI dioničko društvo za ugostiteljstvo</item>
    </derivirana_varijabla>
  </DomainObject.Predmet.ProtuStrankaListNazivFormated>
  <DomainObject.Predmet.ProtuStrankaListNazivFormatedOIB>
    <izvorni_sadrzaj>
      <item>LIČKI KROVOVI dioničko društvo za ugostiteljstvo, OIB 44864755840</item>
    </izvorni_sadrzaj>
    <derivirana_varijabla naziv="DomainObject.Predmet.ProtuStrankaListNazivFormatedOIB_1">
      <item>LIČKI KROVOVI dioničko društvo za ugostiteljstvo, OIB 44864755840</item>
    </derivirana_varijabla>
  </DomainObject.Predmet.ProtuStrankaListNazivFormatedOIB>
  <DomainObject.Predmet.OstaliListFormated>
    <izvorni_sadrzaj>
      <item>Ilija Franjić</item>
    </izvorni_sadrzaj>
    <derivirana_varijabla naziv="DomainObject.Predmet.OstaliListFormated_1">
      <item>Ilija Franjić</item>
    </derivirana_varijabla>
  </DomainObject.Predmet.OstaliListFormated>
  <DomainObject.Predmet.OstaliListFormatedOIB>
    <izvorni_sadrzaj>
      <item>Ilija Franjić, OIB 72341198898</item>
    </izvorni_sadrzaj>
    <derivirana_varijabla naziv="DomainObject.Predmet.OstaliListFormatedOIB_1">
      <item>Ilija Franjić, OIB 72341198898</item>
    </derivirana_varijabla>
  </DomainObject.Predmet.OstaliListFormatedOIB>
  <DomainObject.Predmet.OstaliListFormatedWithAdress>
    <izvorni_sadrzaj>
      <item>Ilija Franjić, Selska 3, 10000 Zagreb</item>
    </izvorni_sadrzaj>
    <derivirana_varijabla naziv="DomainObject.Predmet.OstaliListFormatedWithAdress_1">
      <item>Ilija Franjić, Selska 3, 10000 Zagreb</item>
    </derivirana_varijabla>
  </DomainObject.Predmet.OstaliListFormatedWithAdress>
  <DomainObject.Predmet.OstaliListFormatedWithAdressOIB>
    <izvorni_sadrzaj>
      <item>Ilija Franjić, OIB 72341198898, Selska 3, 10000 Zagreb</item>
    </izvorni_sadrzaj>
    <derivirana_varijabla naziv="DomainObject.Predmet.OstaliListFormatedWithAdressOIB_1">
      <item>Ilija Franjić, OIB 72341198898, Selska 3, 10000 Zagreb</item>
    </derivirana_varijabla>
  </DomainObject.Predmet.OstaliListFormatedWithAdressOIB>
  <DomainObject.Predmet.OstaliListNazivFormated>
    <izvorni_sadrzaj>
      <item>Ilija Franjić</item>
    </izvorni_sadrzaj>
    <derivirana_varijabla naziv="DomainObject.Predmet.OstaliListNazivFormated_1">
      <item>Ilija Franjić</item>
    </derivirana_varijabla>
  </DomainObject.Predmet.OstaliListNazivFormated>
  <DomainObject.Predmet.OstaliListNazivFormatedOIB>
    <izvorni_sadrzaj>
      <item>Ilija Franjić, OIB 72341198898</item>
    </izvorni_sadrzaj>
    <derivirana_varijabla naziv="DomainObject.Predmet.OstaliListNazivFormatedOIB_1">
      <item>Ilija Franjić, OIB 72341198898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LIČKI KROVOVI dioničko društvo za ugostiteljstvo</izvorni_sadrzaj>
    <derivirana_varijabla naziv="DomainObject.Predmet.ProtustrankaIDrugi_1">LIČKI KROVOVI dioničko društvo za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LIČKI KROVOVI dioničko društvo za ugostiteljstvo, OIB 44864755840, Zagrebačka 9, 23440 Gračac</izvorni_sadrzaj>
    <derivirana_varijabla naziv="DomainObject.Predmet.ProtustrankaIDrugiAdressOIB_1">LIČKI KROVOVI dioničko društvo za ugostiteljstvo, OIB 44864755840, Zagrebačka 9,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LIČKI KROVOVI dioničko društvo za ugostiteljstvo</item>
      <item>Milorad Lajić</item>
      <item>Ilija Franjić</item>
      <item>Ivica Beronić</item>
    </izvorni_sadrzaj>
    <derivirana_varijabla naziv="DomainObject.Predmet.SudioniciListNaziv_1">
      <item>Financijska agencija</item>
      <item>LIČKI KROVOVI dioničko društvo za ugostiteljstvo</item>
      <item>Milorad Lajić</item>
      <item>Ilija Franjić</item>
      <item>Ivica Beronić</item>
    </derivirana_varijabla>
  </DomainObject.Predmet.SudioniciListNaziv>
  <DomainObject.Predmet.SudioniciListAdressOIB>
    <izvorni_sadrzaj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  <item>Ivica Beronić, OIB 42492777093, Zagrebačka Ul. 9,23440 Gračac</item>
    </izvorni_sadrzaj>
    <derivirana_varijabla naziv="DomainObject.Predmet.SudioniciListAdressOIB_1"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  <item>Ivica Beronić, OIB 42492777093, Zagrebačka Ul. 9,23440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44864755840</item>
      <item>, OIB 73029304451</item>
      <item>, OIB 72341198898</item>
      <item>, OIB 42492777093</item>
    </izvorni_sadrzaj>
    <derivirana_varijabla naziv="DomainObject.Predmet.SudioniciListNazivOIB_1">
      <item>, OIB 85821130368</item>
      <item>, OIB 44864755840</item>
      <item>, OIB 73029304451</item>
      <item>, OIB 72341198898</item>
      <item>, OIB 42492777093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St-893/2016-74</izvorni_sadrzaj>
    <derivirana_varijabla naziv="DomainObject.PredzadnjaOdlukaIzPredmeta.Oznaka_1">St-893/2016-74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8FC80A-7156-46D8-A900-9BB132DFD8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866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2019-05-21T13:18:00Z</dcterms:created>
  <dc:creator>Administrator</dc:creator>
  <cp:lastModifiedBy>Martina Kalmeta</cp:lastModifiedBy>
  <cp:lastPrinted>2019-05-23T11:26:00Z</cp:lastPrinted>
  <dcterms:modified xmlns:xsi="http://www.w3.org/2001/XMLSchema-instance" xsi:type="dcterms:W3CDTF">2019-05-23T12:03:00Z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(St-893-16 Ante Vukašina.docx)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