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3938" w14:paraId="d9a3938" w:rsidRDefault="00EE75C3" w:rsidP="002F2C86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2F2C86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F2C86" w:rsidR="00EE75C3" w:rsidRPr="00EE75C3">
      <w:pPr>
        <w:pStyle w:val="Bezproreda"/>
        <w:spacing w:after="0"/>
      </w:pPr>
    </w:p>
    <w:p w:rsidRDefault="001D3CFD" w:rsidP="002F2C86" w:rsidR="001D3CFD">
      <w:pPr>
        <w:pStyle w:val="Bezproreda"/>
        <w:spacing w:after="0"/>
      </w:pPr>
    </w:p>
    <w:p w:rsidRDefault="006D5388" w:rsidP="002F2C86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F2C86" w:rsidR="00373F06" w:rsidRPr="00C84989">
      <w:pPr>
        <w:pStyle w:val="Bezproreda"/>
        <w:spacing w:after="0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C84989">
        <w:tab/>
      </w:r>
      <w:r w:rsidR="003E2D50">
        <w:t xml:space="preserve">Poslovni broj: </w:t>
      </w:r>
      <w:r w:rsidR="00DD0F0C">
        <w:t>St-516/15-21</w:t>
      </w:r>
    </w:p>
    <w:p w:rsidRDefault="00373F06" w:rsidP="002F2C86" w:rsidR="00373F06">
      <w:pPr>
        <w:pStyle w:val="Bezproreda"/>
        <w:spacing w:after="0"/>
        <w:rPr>
          <w:b/>
        </w:rPr>
      </w:pPr>
      <w:r>
        <w:t>42000 Varaždin, Ul. braće Radić 2</w:t>
      </w:r>
    </w:p>
    <w:p w:rsidRDefault="00094832" w:rsidP="002F2C86" w:rsidR="00094832">
      <w:pPr>
        <w:pStyle w:val="Bezproreda"/>
        <w:spacing w:after="0"/>
        <w:rPr>
          <w:b/>
        </w:rPr>
      </w:pPr>
    </w:p>
    <w:p w:rsidRDefault="00DD0F0C" w:rsidP="00DD0F0C" w:rsidR="00DD0F0C">
      <w:pPr>
        <w:pStyle w:val="Zaglavlje"/>
        <w:jc w:val="center"/>
      </w:pPr>
      <w:r>
        <w:t>R E P U B L I K A    H R V A T S K A</w:t>
      </w:r>
    </w:p>
    <w:p w:rsidRDefault="00DD0F0C" w:rsidP="00DD0F0C" w:rsidR="00DD0F0C">
      <w:pPr>
        <w:pStyle w:val="Zaglavlje"/>
        <w:jc w:val="center"/>
      </w:pPr>
      <w:r>
        <w:t>R J E Š E N J E</w:t>
      </w:r>
    </w:p>
    <w:p w:rsidRDefault="00DD0F0C" w:rsidP="00DD0F0C" w:rsidR="00DD0F0C">
      <w:pPr>
        <w:spacing w:after="0"/>
        <w:jc w:val="both"/>
      </w:pPr>
      <w:r>
        <w:tab/>
        <w:t xml:space="preserve">Trgovački sud u Varaždinu po sutkinji toga suda Meliti Poljanec-Bubaš, kao stečajnoj sutkinji, u stečajnom predmetu povodom prijedloga predlagatelja Financijske agencije Regionalni centar Zagreb, Podružnica Varaždin, Augusta Cesarca 2, Varaždin,  za otvaranje stečajnog postupka nad dužnikom PRO-VISION KIKI j.d.o.o. za ugostiteljstvo, OIB: 89655417206, sa sjedištem u Paka 2, 42220 Novi Marof, dana 19. listopada 2016. </w:t>
      </w:r>
    </w:p>
    <w:p w:rsidRDefault="00DD0F0C" w:rsidP="00DD0F0C" w:rsidR="00DD0F0C">
      <w:pPr>
        <w:spacing w:after="0"/>
      </w:pPr>
    </w:p>
    <w:p w:rsidRDefault="00DD0F0C" w:rsidP="00DD0F0C" w:rsidR="00DD0F0C">
      <w:pPr>
        <w:spacing w:after="0"/>
        <w:jc w:val="center"/>
      </w:pPr>
      <w:r>
        <w:t>r i j e š i o  j e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D0F0C" w:rsidP="00DD0F0C" w:rsidR="00DD0F0C">
      <w:pPr>
        <w:spacing w:after="0"/>
        <w:jc w:val="both"/>
        <w:rPr>
          <w:color w:val="FF0000"/>
        </w:rPr>
      </w:pPr>
    </w:p>
    <w:p w:rsidRDefault="00DD0F0C" w:rsidP="00DD0F0C" w:rsidR="00DD0F0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16. studenoga 2016. u 9,30 sati</w:t>
      </w:r>
    </w:p>
    <w:p w:rsidRDefault="00DD0F0C" w:rsidP="00DD0F0C" w:rsidR="00DD0F0C">
      <w:pPr>
        <w:spacing w:after="0"/>
        <w:jc w:val="center"/>
        <w:rPr>
          <w:b/>
          <w:color w:themeColor="text1" w:val="000000"/>
          <w:u w:val="single"/>
        </w:rPr>
      </w:pPr>
    </w:p>
    <w:p w:rsidRDefault="00DD0F0C" w:rsidP="00DD0F0C" w:rsidR="00DD0F0C">
      <w:pPr>
        <w:spacing w:after="0"/>
        <w:jc w:val="both"/>
      </w:pPr>
      <w:r>
        <w:t>kod Trgovačkog suda u Varaždinu, Braće Radić 2, soba broj 224/II kat, a na koje se pozivaju: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pStyle w:val="Odlomakpopisa"/>
        <w:numPr>
          <w:ilvl w:val="0"/>
          <w:numId w:val="49"/>
        </w:numPr>
        <w:spacing w:after="0"/>
      </w:pPr>
      <w:r>
        <w:t>predlagatelj Financijska agencija, Regionalni centar Zagreb, Podružnica Varaždin, Augusta Cesarca 2, Varaždin,</w:t>
      </w:r>
    </w:p>
    <w:p w:rsidRDefault="00DD0F0C" w:rsidP="00DD0F0C" w:rsidR="00DD0F0C">
      <w:pPr>
        <w:pStyle w:val="Odlomakpopisa"/>
        <w:numPr>
          <w:ilvl w:val="0"/>
          <w:numId w:val="49"/>
        </w:numPr>
        <w:spacing w:after="0"/>
      </w:pPr>
      <w:r>
        <w:t xml:space="preserve">direktor dužnika </w:t>
      </w:r>
      <w:proofErr w:type="spellStart"/>
      <w:r>
        <w:t>Kristian</w:t>
      </w:r>
      <w:proofErr w:type="spellEnd"/>
      <w:r>
        <w:t xml:space="preserve"> Jelaš, OIB: 06608703981, Sesvete, Trg Lovre Matačića 4</w:t>
      </w:r>
    </w:p>
    <w:p w:rsidRDefault="00DD0F0C" w:rsidP="00DD0F0C" w:rsidR="00DD0F0C">
      <w:pPr>
        <w:pStyle w:val="Odlomakpopisa"/>
        <w:numPr>
          <w:ilvl w:val="0"/>
          <w:numId w:val="49"/>
        </w:numPr>
        <w:spacing w:after="0"/>
      </w:pPr>
      <w:r>
        <w:t>Županijsko državno odvjetništvo u Varaždinu, Građansko-upravni odjel.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  <w:t>II. Nalaže se direktoru dužnika da do dana održavanja ročišta iz točke II. izreke ovog rješenja dostavi sudu popis imovine i obveza sukladno čl. 17. SZ-a.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DD0F0C" w:rsidP="00DD0F0C" w:rsidR="00DD0F0C">
      <w:pPr>
        <w:spacing w:after="0"/>
        <w:jc w:val="center"/>
      </w:pPr>
    </w:p>
    <w:p w:rsidRDefault="00DD0F0C" w:rsidP="00DD0F0C" w:rsidR="00DD0F0C">
      <w:pPr>
        <w:spacing w:after="0"/>
        <w:jc w:val="center"/>
      </w:pPr>
      <w:r>
        <w:t>Obrazloženje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  <w:t>Predlagatelj je 30.10.2015. podnio ovome sudu prijedlog za otvaranje stečajnog postupka nad dužnikom, navodeći da dužnik na dan 16. 10. 2015. ima evidentirane neizvršene osnove za plaćanje u ukupnom iznosu od 14.233,98 kn.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  <w:t xml:space="preserve">Odredbom čl. 110. st.1. SZ-a propisano je da je Financijska agencija dužna podnijeti prijedlog za otvaranje stečajnoga postupka ako pravna osoba u Očevidniku redoslijeda osnova </w:t>
      </w:r>
      <w:r>
        <w:lastRenderedPageBreak/>
        <w:t>za plaćanje ima evidentirane neizvršene osnove za plaćanje u neprekinutom razdoblju od 120 dana, u roku od osam dana od isteka toga razdoblja.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center"/>
      </w:pPr>
      <w:r>
        <w:t xml:space="preserve">U Varaždinu 19. listopada 2016. 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  <w:r w:rsidR="00C84989">
        <w:t>, v.r.</w:t>
      </w:r>
    </w:p>
    <w:p w:rsidRDefault="00DD0F0C" w:rsidP="00DD0F0C" w:rsidR="00DD0F0C">
      <w:pPr>
        <w:spacing w:after="0"/>
        <w:jc w:val="both"/>
      </w:pPr>
    </w:p>
    <w:p w:rsidRDefault="006D5388" w:rsidP="006D5388" w:rsidR="006D5388">
      <w:pPr>
        <w:spacing w:after="0"/>
        <w:jc w:val="right"/>
      </w:pPr>
    </w:p>
    <w:p w:rsidRDefault="006D5388" w:rsidP="006D5388" w:rsidR="006D5388">
      <w:pPr>
        <w:spacing w:after="0"/>
        <w:jc w:val="right"/>
      </w:pPr>
    </w:p>
    <w:p w:rsidRDefault="006D5388" w:rsidP="006D5388" w:rsidR="006D5388">
      <w:pPr>
        <w:spacing w:after="0"/>
        <w:jc w:val="right"/>
      </w:pPr>
    </w:p>
    <w:p w:rsidRDefault="00DD0F0C" w:rsidP="00DD0F0C" w:rsidR="00DD0F0C">
      <w:pPr>
        <w:spacing w:after="0"/>
        <w:jc w:val="both"/>
      </w:pPr>
      <w:r>
        <w:t>Uputa o pravnom lijeku :</w:t>
      </w:r>
    </w:p>
    <w:p w:rsidRDefault="00DD0F0C" w:rsidP="00DD0F0C" w:rsidR="00DD0F0C">
      <w:pPr>
        <w:spacing w:after="0"/>
        <w:jc w:val="both"/>
      </w:pPr>
      <w:r>
        <w:t>Protiv ovoga rješenja posebna žalba nije dopuštena (čl. 115. st. 1. SZ-a).</w:t>
      </w:r>
    </w:p>
    <w:p w:rsidRDefault="00DD0F0C" w:rsidP="00DD0F0C" w:rsidR="00DD0F0C">
      <w:pPr>
        <w:spacing w:after="0"/>
        <w:jc w:val="both"/>
      </w:pPr>
    </w:p>
    <w:p w:rsidRDefault="00DD0F0C" w:rsidP="00DD0F0C" w:rsidR="00DD0F0C">
      <w:pPr>
        <w:spacing w:after="0"/>
        <w:jc w:val="both"/>
      </w:pPr>
      <w:r>
        <w:t>DNA:</w:t>
      </w:r>
    </w:p>
    <w:p w:rsidRDefault="00C84989" w:rsidP="00DD0F0C" w:rsidR="00C84989">
      <w:pPr>
        <w:spacing w:after="0"/>
        <w:jc w:val="both"/>
      </w:pPr>
      <w:r>
        <w:t>putem e-Oglasne ploče suda:</w:t>
      </w:r>
    </w:p>
    <w:p w:rsidRDefault="00DD0F0C" w:rsidP="00C84989" w:rsidR="00DD0F0C">
      <w:pPr>
        <w:spacing w:after="0"/>
        <w:ind w:left="708"/>
        <w:jc w:val="both"/>
      </w:pPr>
      <w:r>
        <w:t>- predlagatelj FINANCIJSKA AGENCIJA, Podružnica Varaždin, Augusta Cesarca 2</w:t>
      </w:r>
    </w:p>
    <w:p w:rsidRDefault="00DD0F0C" w:rsidP="00C84989" w:rsidR="00DD0F0C">
      <w:pPr>
        <w:spacing w:after="0"/>
        <w:ind w:left="708"/>
        <w:jc w:val="both"/>
      </w:pPr>
      <w:r>
        <w:t xml:space="preserve">- dužnik PRO-VISION KIKI j.d.o.o. Paka 2, 42220 Novi Marof </w:t>
      </w:r>
    </w:p>
    <w:p w:rsidRDefault="00DD0F0C" w:rsidP="00C84989" w:rsidR="00DD0F0C">
      <w:pPr>
        <w:spacing w:after="0"/>
        <w:ind w:left="708"/>
        <w:jc w:val="both"/>
      </w:pPr>
      <w:r>
        <w:t xml:space="preserve">- direktor dužnika </w:t>
      </w:r>
      <w:proofErr w:type="spellStart"/>
      <w:r>
        <w:t>Kristian</w:t>
      </w:r>
      <w:proofErr w:type="spellEnd"/>
      <w:r>
        <w:t xml:space="preserve"> Jelaš, Sesvete, Trg Lovre Matačića 4</w:t>
      </w:r>
    </w:p>
    <w:sectPr w:rsidSect="00981C40" w:rsidR="00DD0F0C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20E" w:rsidP="00537B78" w:rsidR="0014020E">
      <w:r>
        <w:separator/>
      </w:r>
    </w:p>
  </w:endnote>
  <w:endnote w:id="0" w:type="continuationSeparator">
    <w:p w:rsidRDefault="0014020E" w:rsidP="00537B78" w:rsidR="00140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20E" w:rsidP="00537B78" w:rsidR="0014020E">
      <w:r>
        <w:separator/>
      </w:r>
    </w:p>
  </w:footnote>
  <w:footnote w:id="0" w:type="continuationSeparator">
    <w:p w:rsidRDefault="0014020E" w:rsidP="00537B78" w:rsidR="00140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DD0F0C" w:rsidR="00DD0F0C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DD0F0C">
      <w:rPr>
        <w:rStyle w:val="PozadinaSvijetloCrvena"/>
        <w:shd w:fill="auto" w:color="auto" w:val="clear"/>
      </w:rPr>
      <w:t>St-516/15-21</w:t>
    </w:r>
  </w:p>
  <w:p w:rsidRDefault="0002578D" w:rsidP="00DD0F0C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0764378"/>
    <w:multiLevelType w:val="hybridMultilevel"/>
    <w:tmpl w:val="1BCCCCBA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34D4139"/>
    <w:multiLevelType w:val="hybridMultilevel"/>
    <w:tmpl w:val="FB627C72"/>
    <w:lvl w:tplc="261A338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3"/>
  </w:num>
  <w:num w:numId="49">
    <w:abstractNumId w:val="28"/>
  </w:num>
  <w:num w:numId="50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20E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61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388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989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0F0C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1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St-516/2015-21</izvorni_sadrzaj>
    <derivirana_varijabla naziv="DomainObject.Oznaka_1">St-516/2015-21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 zastupanog po punomoćniku Kristian Jelaš</izvorni_sadrzaj>
    <derivirana_varijabla naziv="DomainObject.Predmet.ProtustrankaFormated_1">  PRO-VISION KIKI j.d.o.o. za ugostiteljstvo zastupanog po punomoćniku Kristian Jelaš</derivirana_varijabla>
  </DomainObject.Predmet.ProtustrankaFormated>
  <DomainObject.Predmet.ProtustrankaFormatedOIB>
    <izvorni_sadrzaj>  PRO-VISION KIKI j.d.o.o. za ugostiteljstvo, OIB 89655417206 zastupanog po punomoćniku Kristian Jelaš</izvorni_sadrzaj>
    <derivirana_varijabla naziv="DomainObject.Predmet.ProtustrankaFormatedOIB_1">  PRO-VISION KIKI j.d.o.o. za ugostiteljstvo, OIB 89655417206 zastupanog po punomoćniku Kristian Jelaš</derivirana_varijabla>
  </DomainObject.Predmet.ProtustrankaFormatedOIB>
  <DomainObject.Predmet.ProtustrankaFormatedWithAdress>
    <izvorni_sadrzaj> PRO-VISION KIKI j.d.o.o. za ugostiteljstvo, Paka 2, 42220 Novi Marof zastupanog po punomoćniku Kristian Jelaš</izvorni_sadrzaj>
    <derivirana_varijabla naziv="DomainObject.Predmet.ProtustrankaFormatedWithAdress_1"> PRO-VISION KIKI j.d.o.o. za ugostiteljstvo, Paka 2, 42220 Novi Marof zastupanog po punomoćniku Kristian Jelaš</derivirana_varijabla>
  </DomainObject.Predmet.ProtustrankaFormatedWithAdress>
  <DomainObject.Predmet.ProtustrankaFormatedWithAdressOIB>
    <izvorni_sadrzaj> PRO-VISION KIKI j.d.o.o. za ugostiteljstvo, OIB 89655417206, Paka 2, 42220 Novi Marof zastupanog po punomoćniku Kristian Jelaš</izvorni_sadrzaj>
    <derivirana_varijabla naziv="DomainObject.Predmet.ProtustrankaFormatedWithAdressOIB_1"> PRO-VISION KIKI j.d.o.o. za ugostiteljstvo, OIB 89655417206, Paka 2, 42220 Novi Marof zastupanog po punomoćniku Kristian Jelaš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 zastupanog po punomoćniku Kristian Jelaš</item>
    </izvorni_sadrzaj>
    <derivirana_varijabla naziv="DomainObject.Predmet.ProtuStrankaListFormated_1">
      <item>PRO-VISION KIKI j.d.o.o. za ugostiteljstvo zastupanog po punomoćniku Kristian Jelaš</item>
    </derivirana_varijabla>
  </DomainObject.Predmet.ProtuStrankaListFormated>
  <DomainObject.Predmet.ProtuStrankaListFormatedOIB>
    <izvorni_sadrzaj>
      <item>PRO-VISION KIKI j.d.o.o. za ugostiteljstvo, OIB 89655417206 zastupanog po punomoćniku Kristian Jelaš</item>
    </izvorni_sadrzaj>
    <derivirana_varijabla naziv="DomainObject.Predmet.ProtuStrankaListFormatedOIB_1">
      <item>PRO-VISION KIKI j.d.o.o. za ugostiteljstvo, OIB 89655417206 zastupanog po punomoćniku Kristian Jelaš</item>
    </derivirana_varijabla>
  </DomainObject.Predmet.ProtuStrankaListFormatedOIB>
  <DomainObject.Predmet.ProtuStrankaListFormatedWithAdress>
    <izvorni_sadrzaj>
      <item>PRO-VISION KIKI j.d.o.o. za ugostiteljstvo, Paka 2, 42220 Novi Marof zastupanog po punomoćniku Kristian Jelaš</item>
    </izvorni_sadrzaj>
    <derivirana_varijabla naziv="DomainObject.Predmet.ProtuStrankaListFormatedWithAdress_1">
      <item>PRO-VISION KIKI j.d.o.o. za ugostiteljstvo, Paka 2, 42220 Novi Marof zastupanog po punomoćniku Kristian Jelaš</item>
    </derivirana_varijabla>
  </DomainObject.Predmet.ProtuStrankaListFormatedWithAdress>
  <DomainObject.Predmet.ProtuStrankaListFormatedWithAdressOIB>
    <izvorni_sadrzaj>
      <item>PRO-VISION KIKI j.d.o.o. za ugostiteljstvo, OIB 89655417206, Paka 2, 42220 Novi Marof zastupanog po punomoćniku Kristian Jelaš</item>
    </izvorni_sadrzaj>
    <derivirana_varijabla naziv="DomainObject.Predmet.ProtuStrankaListFormatedWithAdressOIB_1">
      <item>PRO-VISION KIKI j.d.o.o. za ugostiteljstvo, OIB 89655417206, Paka 2, 42220 Novi Marof zastupanog po punomoćniku Kristian Jelaš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e-Oglasna</item>
      <item>Sudski registar</item>
      <item>Kristian Jelaš punomoćnik sudionika u postupku PRO-VISION KIKI j.d.o.o. za ugostiteljstvo</item>
    </izvorni_sadrzaj>
    <derivirana_varijabla naziv="DomainObject.Predmet.OstaliListFormated_1">
      <item>e-Oglasna</item>
      <item>Sudski registar</item>
      <item>Kristian Jelaš punomoćnik sudionika u postupku PRO-VISION KIKI j.d.o.o. za ugostiteljstvo</item>
    </derivirana_varijabla>
  </DomainObject.Predmet.OstaliListFormated>
  <DomainObject.Predmet.OstaliListFormatedOIB>
    <izvorni_sadrzaj>
      <item>e-Oglasna</item>
      <item>Sudski registar</item>
      <item>Kristian Jelaš, OIB 06608703981 punomoćnik sudionika u postupku PRO-VISION KIKI j.d.o.o. za ugostiteljstvo</item>
    </izvorni_sadrzaj>
    <derivirana_varijabla naziv="DomainObject.Predmet.OstaliListFormatedOIB_1">
      <item>e-Oglasna</item>
      <item>Sudski registar</item>
      <item>Kristian Jelaš, OIB 06608703981 punomoćnik sudionika u postupku PRO-VISION KIKI j.d.o.o. za ugostiteljstvo</item>
    </derivirana_varijabla>
  </DomainObject.Predmet.OstaliListFormatedOIB>
  <DomainObject.Predmet.OstaliListFormatedWithAdress>
    <izvorni_sadrzaj>
      <item>e-Oglasna</item>
      <item>Sudski registar</item>
      <item>Kristian Jelaš, Trg Lovre Matačića 4, 10360 Sesvete punomoćnik sudionika u postupku PRO-VISION KIKI j.d.o.o. za ugostiteljstvo</item>
    </izvorni_sadrzaj>
    <derivirana_varijabla naziv="DomainObject.Predmet.OstaliListFormatedWithAdress_1">
      <item>e-Oglasna</item>
      <item>Sudski registar</item>
      <item>Kristian Jelaš, Trg Lovre Matačića 4, 10360 Sesvete punomoćnik sudionika u postupku PRO-VISION KIKI j.d.o.o. za ugostiteljstvo</item>
    </derivirana_varijabla>
  </DomainObject.Predmet.OstaliListFormatedWithAdress>
  <DomainObject.Predmet.OstaliListFormatedWithAdressOIB>
    <izvorni_sadrzaj>
      <item>e-Oglasna</item>
      <item>Sudski registar</item>
      <item>Kristian Jelaš, OIB 06608703981, Trg Lovre Matačića 4, 10360 Sesvete punomoćnik sudionika u postupku PRO-VISION KIKI j.d.o.o. za ugostiteljstvo</item>
    </izvorni_sadrzaj>
    <derivirana_varijabla naziv="DomainObject.Predmet.OstaliListFormatedWithAdressOIB_1">
      <item>e-Oglasna</item>
      <item>Sudski registar</item>
      <item>Kristian Jelaš, OIB 06608703981, Trg Lovre Matačića 4, 10360 Sesvete punomoćnik sudionika u postupku PRO-VISION KIKI j.d.o.o. za ugostiteljstvo</item>
    </derivirana_varijabla>
  </DomainObject.Predmet.OstaliListFormatedWithAdressOIB>
  <DomainObject.Predmet.OstaliListNazivFormated>
    <izvorni_sadrzaj>
      <item>e-Oglasna</item>
      <item>Sudski registar</item>
      <item>Kristian Jelaš</item>
    </izvorni_sadrzaj>
    <derivirana_varijabla naziv="DomainObject.Predmet.OstaliListNazivFormated_1">
      <item>e-Oglasna</item>
      <item>Sudski registar</item>
      <item>Kristian Jelaš</item>
    </derivirana_varijabla>
  </DomainObject.Predmet.OstaliListNazivFormated>
  <DomainObject.Predmet.OstaliListNazivFormatedOIB>
    <izvorni_sadrzaj>
      <item>e-Oglasna</item>
      <item>Sudski registar</item>
      <item>Kristian Jelaš, OIB 06608703981</item>
    </izvorni_sadrzaj>
    <derivirana_varijabla naziv="DomainObject.Predmet.OstaliListNazivFormatedOIB_1">
      <item>e-Oglasna</item>
      <item>Sudski registar</item>
      <item>Kristian Jelaš, OIB 06608703981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St-516/2015-21</izvorni_sadrzaj>
    <derivirana_varijabla naziv="DomainObject.PoslovniBrojDokumenta_1">St-516/2015-21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  <item>Kristian Jelaš</item>
    </izvorni_sadrzaj>
    <derivirana_varijabla naziv="DomainObject.Predmet.SudioniciListNaziv_1">
      <item>Financijska agencija</item>
      <item>PRO-VISION KIKI j.d.o.o. za ugostiteljstvo</item>
      <item>e-Oglasna</item>
      <item>Sudski registar</item>
      <item>Kristian Jelaš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9CF99-9F89-4FBA-9B9F-BF31ED251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2277</properties:Characters>
  <properties:Lines>69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2016-10-19T12:10:00Z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2016-10-20T06:36:00Z</cp:lastPrinted>
  <dcterms:modified xmlns:xsi="http://www.w3.org/2001/XMLSchema-instance" xsi:type="dcterms:W3CDTF">2016-10-20T06:37:00Z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St-516/2015-21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