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69e8" w14:paraId="5e869e8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610703">
        <w:t xml:space="preserve">        </w:t>
      </w:r>
      <w:r w:rsidR="005001E5">
        <w:t xml:space="preserve">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6F481D">
        <w:rPr>
          <w:b/>
        </w:rPr>
        <w:t>790/2018-18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15001" w:rsidR="00015001">
      <w:pPr>
        <w:jc w:val="both"/>
      </w:pPr>
      <w:r>
        <w:tab/>
      </w:r>
      <w:r w:rsidR="00015001">
        <w:t xml:space="preserve">TRGOVAČKI SUD U OSIJEKU STALNA SLUŽBA U SLAVONSKOM BRODU, po stečajnoj sutkinji Vesni Vukelić, u </w:t>
      </w:r>
      <w:r w:rsidR="006F481D">
        <w:t>prethodnom postupku radi utvrđivanja pretpostavki za otvaranje stečajnog postupka nad dužnikom TE-EM SREDIŠĆE j.d.o.o. za usluge čišćenja, Zagreb, Maksimirska 100 D, OIB 81293870709</w:t>
      </w:r>
      <w:r w:rsidR="00015001">
        <w:t xml:space="preserve">, dana </w:t>
      </w:r>
      <w:r w:rsidR="006F481D">
        <w:t>05. prosinca</w:t>
      </w:r>
      <w:r w:rsidR="006D47EF">
        <w:t xml:space="preserve"> 2018</w:t>
      </w:r>
      <w:r w:rsidR="00610703">
        <w:t>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i j e š i o    j e</w:t>
      </w:r>
    </w:p>
    <w:p w:rsidRDefault="0041479E" w:rsidP="005753D5" w:rsidR="0041479E">
      <w:pPr>
        <w:jc w:val="center"/>
      </w:pP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6F481D">
        <w:t xml:space="preserve"> Privremenom</w:t>
      </w:r>
      <w:r>
        <w:t xml:space="preserve"> s</w:t>
      </w:r>
      <w:r w:rsidR="003952ED">
        <w:t>tečajno</w:t>
      </w:r>
      <w:r w:rsidR="006F481D">
        <w:t>m</w:t>
      </w:r>
      <w:r w:rsidR="003952ED">
        <w:t xml:space="preserve"> upravitelj</w:t>
      </w:r>
      <w:r w:rsidR="006F481D">
        <w:t>u</w:t>
      </w:r>
      <w:r w:rsidR="00024F13">
        <w:t xml:space="preserve"> </w:t>
      </w:r>
      <w:r w:rsidR="006F481D">
        <w:rPr>
          <w:b/>
        </w:rPr>
        <w:t>VINKU LJUBIČIĆU, dipl.pravniku iz Osijeka, Orljavska 4A, OIB 91327367435,</w:t>
      </w:r>
      <w:r w:rsidR="0046441D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12BEB">
        <w:rPr>
          <w:b/>
        </w:rPr>
        <w:t>ukupan trošak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857D06" w:rsidP="00610703" w:rsidR="00610703">
      <w:pPr>
        <w:ind w:firstLine="708"/>
        <w:jc w:val="both"/>
      </w:pPr>
      <w:r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ovog  rješenja ispla</w:t>
      </w:r>
      <w:r w:rsidR="00015001">
        <w:t>ti odmjerenu nagradu pri</w:t>
      </w:r>
      <w:r w:rsidR="006F481D">
        <w:t>vremenom</w:t>
      </w:r>
      <w:r w:rsidR="0041479E">
        <w:t xml:space="preserve"> stečajno</w:t>
      </w:r>
      <w:r w:rsidR="006F481D">
        <w:t>m</w:t>
      </w:r>
      <w:r w:rsidR="0041479E">
        <w:t xml:space="preserve"> </w:t>
      </w:r>
      <w:r>
        <w:t>uprav</w:t>
      </w:r>
      <w:r w:rsidR="003952ED">
        <w:t>itelj</w:t>
      </w:r>
      <w:r w:rsidR="006F481D">
        <w:t>u</w:t>
      </w:r>
      <w:r w:rsidR="00015001">
        <w:t xml:space="preserve"> </w:t>
      </w:r>
      <w:r w:rsidR="00610703">
        <w:t>iz sredstava položenih na depozitni račun u svrhu podmirenja troškova prethodnog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610703">
        <w:t xml:space="preserve">oslovni račun </w:t>
      </w:r>
      <w:r w:rsidR="006F481D">
        <w:t>privremenog</w:t>
      </w:r>
      <w:r w:rsidR="0046441D">
        <w:t xml:space="preserve"> </w:t>
      </w:r>
      <w:r w:rsidR="006F481D">
        <w:t>stečajnog</w:t>
      </w:r>
      <w:r w:rsidR="00610703">
        <w:t xml:space="preserve"> </w:t>
      </w:r>
      <w:r w:rsidR="003952ED">
        <w:t>upravitelj</w:t>
      </w:r>
      <w:r w:rsidR="006F481D">
        <w:t>a</w:t>
      </w:r>
      <w:r>
        <w:t xml:space="preserve"> IBAN </w:t>
      </w:r>
      <w:r w:rsidR="009C1E51">
        <w:t>HR1523600003115309524, otvoren kod Zagrebačke banke d.d. Zagreb.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9C1E51">
        <w:t>790/2018-2</w:t>
      </w:r>
      <w:r w:rsidR="00024F13">
        <w:t xml:space="preserve"> od </w:t>
      </w:r>
      <w:r w:rsidR="0046441D">
        <w:t>21. svibnja</w:t>
      </w:r>
      <w:r w:rsidR="00610703">
        <w:t xml:space="preserve"> 2018.</w:t>
      </w:r>
      <w:r w:rsidR="00A619F7">
        <w:t xml:space="preserve">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3952ED">
        <w:t xml:space="preserve"> </w:t>
      </w:r>
      <w:r w:rsidR="009C1E51">
        <w:t>TE-EM SREDIŠĆE j.d.o.o. za usluge čišćenja, Zagreb, Maksimirska 100 D, OIB 81293870709</w:t>
      </w:r>
      <w:r w:rsidR="0046441D">
        <w:t xml:space="preserve">, </w:t>
      </w:r>
      <w:r w:rsidR="00610703">
        <w:t>a rješenjem br. St-</w:t>
      </w:r>
      <w:r w:rsidR="009C1E51">
        <w:t>790</w:t>
      </w:r>
      <w:r w:rsidR="0046441D">
        <w:t>/2018-1</w:t>
      </w:r>
      <w:r w:rsidR="009C1E51">
        <w:t>0</w:t>
      </w:r>
      <w:r w:rsidR="00610703">
        <w:t xml:space="preserve"> od </w:t>
      </w:r>
      <w:r w:rsidR="0046441D">
        <w:t>24. rujna</w:t>
      </w:r>
      <w:r w:rsidR="009C1E51">
        <w:t xml:space="preserve"> 2018. imenovan</w:t>
      </w:r>
      <w:r w:rsidR="00610703">
        <w:t xml:space="preserve"> je privremen</w:t>
      </w:r>
      <w:r w:rsidR="009C1E51">
        <w:t>i</w:t>
      </w:r>
      <w:r w:rsidR="00610703">
        <w:t xml:space="preserve"> </w:t>
      </w:r>
      <w:r w:rsidR="002153A1">
        <w:t>steč</w:t>
      </w:r>
      <w:r w:rsidR="009C1E51">
        <w:t>ajni</w:t>
      </w:r>
      <w:r w:rsidR="00610703">
        <w:t xml:space="preserve"> </w:t>
      </w:r>
      <w:r w:rsidR="002153A1">
        <w:t>upravitelj</w:t>
      </w:r>
      <w:r w:rsidR="009C1E51">
        <w:t xml:space="preserve"> </w:t>
      </w:r>
      <w:r w:rsidR="00610703">
        <w:t xml:space="preserve">u osobi </w:t>
      </w:r>
      <w:r w:rsidR="009C1E51">
        <w:t>Vinka Ljubičića, dipl.pravnika iz Osijeka</w:t>
      </w:r>
      <w:r w:rsidR="0041479E">
        <w:t>.</w:t>
      </w:r>
    </w:p>
    <w:p w:rsidRDefault="00610703" w:rsidP="005753D5" w:rsidR="00610703">
      <w:pPr>
        <w:jc w:val="both"/>
      </w:pPr>
    </w:p>
    <w:p w:rsidRDefault="009C1E51" w:rsidP="005753D5" w:rsidR="00931F75">
      <w:pPr>
        <w:jc w:val="both"/>
      </w:pPr>
      <w:r>
        <w:tab/>
        <w:t>Privremeni</w:t>
      </w:r>
      <w:r w:rsidR="00015001">
        <w:t xml:space="preserve"> stečajn</w:t>
      </w:r>
      <w:r>
        <w:t>i</w:t>
      </w:r>
      <w:r w:rsidR="005753D5">
        <w:t xml:space="preserve"> upravitelj</w:t>
      </w:r>
      <w:r w:rsidR="00015001">
        <w:t xml:space="preserve"> je po nalogu steč.suca obavi</w:t>
      </w:r>
      <w:r>
        <w:t>o</w:t>
      </w:r>
      <w:r w:rsidR="005753D5">
        <w:t xml:space="preserve"> 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>
        <w:t>07. studenog</w:t>
      </w:r>
      <w:r w:rsidR="00610703">
        <w:t xml:space="preserve"> 2018</w:t>
      </w:r>
      <w:r w:rsidR="009839AD">
        <w:t>.</w:t>
      </w:r>
      <w:r w:rsidR="00621B7A">
        <w:t xml:space="preserve"> </w:t>
      </w:r>
    </w:p>
    <w:p w:rsidRDefault="00610703" w:rsidP="00D41971" w:rsidR="00610703">
      <w:pPr>
        <w:jc w:val="both"/>
      </w:pPr>
    </w:p>
    <w:p w:rsidRDefault="00A10DD5" w:rsidP="00D41971" w:rsidR="00A10DD5">
      <w:pPr>
        <w:jc w:val="both"/>
      </w:pPr>
    </w:p>
    <w:p w:rsidRDefault="00A10DD5" w:rsidP="00D41971" w:rsidR="00A10DD5">
      <w:pPr>
        <w:jc w:val="both"/>
      </w:pPr>
    </w:p>
    <w:p w:rsidRDefault="00A10DD5" w:rsidP="00D41971" w:rsidR="00A10DD5">
      <w:pPr>
        <w:jc w:val="both"/>
      </w:pPr>
    </w:p>
    <w:p w:rsidRDefault="00610703" w:rsidP="00610703" w:rsidR="00610703">
      <w:pPr>
        <w:ind w:firstLine="708"/>
        <w:jc w:val="right"/>
        <w:rPr>
          <w:b/>
        </w:rPr>
      </w:pPr>
      <w:r w:rsidRPr="00644CC1">
        <w:rPr>
          <w:b/>
        </w:rPr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 w:rsidR="009C1E51">
        <w:rPr>
          <w:b/>
        </w:rPr>
        <w:t>790/2018-18</w:t>
      </w:r>
    </w:p>
    <w:p w:rsidRDefault="00610703" w:rsidP="00D41971" w:rsidR="00610703">
      <w:pPr>
        <w:jc w:val="both"/>
      </w:pPr>
    </w:p>
    <w:p w:rsidRDefault="00610703" w:rsidP="00D41971" w:rsidR="00610703">
      <w:pPr>
        <w:jc w:val="both"/>
      </w:pPr>
    </w:p>
    <w:p w:rsidRDefault="009C1E51" w:rsidP="00610703" w:rsidR="00D41971">
      <w:pPr>
        <w:ind w:firstLine="708"/>
        <w:jc w:val="both"/>
      </w:pPr>
      <w:r>
        <w:t>Obzirom da je privremeni</w:t>
      </w:r>
      <w:r w:rsidR="003952ED">
        <w:t xml:space="preserve"> stečajn</w:t>
      </w:r>
      <w:r>
        <w:t>i</w:t>
      </w:r>
      <w:r w:rsidR="00D41971">
        <w:t xml:space="preserve"> upravitelj</w:t>
      </w:r>
      <w:r w:rsidR="00015001">
        <w:t xml:space="preserve"> </w:t>
      </w:r>
      <w:r>
        <w:t>time obavio</w:t>
      </w:r>
      <w:r w:rsidR="00D41971">
        <w:t xml:space="preserve"> zadatke koje </w:t>
      </w:r>
      <w:r>
        <w:t>mu</w:t>
      </w:r>
      <w:r w:rsidR="00D41971">
        <w:t xml:space="preserve"> je naložio </w:t>
      </w:r>
      <w:r w:rsidR="003952ED">
        <w:t>stečajni sudac, valjalo je isto</w:t>
      </w:r>
      <w:r>
        <w:t>m</w:t>
      </w:r>
      <w:r w:rsidR="003952ED">
        <w:t xml:space="preserve"> </w:t>
      </w:r>
      <w:r w:rsidR="00D41971">
        <w:t xml:space="preserve">sukladno odredbi čl. 94 st. 2  Stečajnog zakona (NN br. 71/15, </w:t>
      </w:r>
      <w:r w:rsidR="006D47EF">
        <w:t xml:space="preserve">104/17, </w:t>
      </w:r>
      <w:r w:rsidR="00D41971">
        <w:t>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D41971" w:rsidP="009839AD" w:rsidR="00D41971">
      <w:pPr>
        <w:ind w:firstLine="708"/>
        <w:jc w:val="both"/>
      </w:pPr>
      <w:r>
        <w:t>Imajući u vidu složenost obavljenog posla stečajni sudac je nagradu omjerio u visini 3.000,00 kn bruto sukladno čl. 4 Uredbe o kriterijima i načinu obračuna i plaćanja nagrada stečajnim upraviteljima (NN br. 105/15), pa je odlučeno kao pod toč. I izreke rješenja.</w:t>
      </w:r>
    </w:p>
    <w:p w:rsidRDefault="00D41971" w:rsidP="00D41971" w:rsidR="00D41971">
      <w:pPr>
        <w:ind w:firstLine="708"/>
        <w:jc w:val="both"/>
      </w:pPr>
    </w:p>
    <w:p w:rsidRDefault="00BC3524" w:rsidP="0053249A" w:rsidR="00BC3524">
      <w:pPr>
        <w:jc w:val="both"/>
      </w:pPr>
    </w:p>
    <w:p w:rsidRDefault="006D47EF" w:rsidP="00B438A7" w:rsidR="005753D5">
      <w:pPr>
        <w:jc w:val="center"/>
      </w:pPr>
      <w:r>
        <w:t xml:space="preserve">U Slavonskom </w:t>
      </w:r>
      <w:r w:rsidR="005753D5">
        <w:t xml:space="preserve">Brodu </w:t>
      </w:r>
      <w:r w:rsidR="00D31E82">
        <w:t xml:space="preserve"> </w:t>
      </w:r>
      <w:r w:rsidR="009C1E51">
        <w:t>05. prosinca</w:t>
      </w:r>
      <w:r>
        <w:t xml:space="preserve"> 2018</w:t>
      </w:r>
      <w:r w:rsidR="002E5EFB">
        <w:t>.</w:t>
      </w:r>
      <w:r w:rsidR="00043E83">
        <w:t xml:space="preserve"> </w:t>
      </w:r>
    </w:p>
    <w:p w:rsidRDefault="00610703" w:rsidP="00B438A7" w:rsidR="00610703">
      <w:pPr>
        <w:jc w:val="center"/>
      </w:pPr>
    </w:p>
    <w:p w:rsidRDefault="007A2787" w:rsidR="007A2787"/>
    <w:p w:rsidRDefault="005753D5" w:rsidR="005753D5">
      <w:r>
        <w:t xml:space="preserve">                                                                                                   </w:t>
      </w:r>
      <w:r w:rsidR="00012BEB">
        <w:t>STEČAJNA SUTKINJA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</w:t>
      </w:r>
      <w:r w:rsidR="00610703">
        <w:t xml:space="preserve">        </w:t>
      </w:r>
      <w:r>
        <w:t xml:space="preserve">   </w:t>
      </w:r>
      <w:r w:rsidR="00E62885">
        <w:t>Vesna Vukelić</w:t>
      </w:r>
      <w:r w:rsidR="0041479E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D47EF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6D47EF">
        <w:t>r</w:t>
      </w:r>
      <w:r>
        <w:t>anice e-Oglasna ploča suda:</w:t>
      </w:r>
    </w:p>
    <w:p w:rsidRDefault="009C1E51" w:rsidP="006D47EF" w:rsidR="00A619F7">
      <w:pPr>
        <w:pStyle w:val="Odlomakpopisa"/>
        <w:numPr>
          <w:ilvl w:val="0"/>
          <w:numId w:val="4"/>
        </w:numPr>
      </w:pPr>
      <w:r>
        <w:t>privremenom stečajnom</w:t>
      </w:r>
      <w:r w:rsidR="003952ED">
        <w:t xml:space="preserve"> upravitelj</w:t>
      </w:r>
      <w:r>
        <w:t>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5E306D"/>
    <w:multiLevelType w:val="hybridMultilevel"/>
    <w:tmpl w:val="1784785C"/>
    <w:lvl w:tplc="5296CC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12BEB"/>
    <w:rsid w:val="00015001"/>
    <w:rsid w:val="00024F13"/>
    <w:rsid w:val="00040232"/>
    <w:rsid w:val="00041609"/>
    <w:rsid w:val="00043E83"/>
    <w:rsid w:val="00064D24"/>
    <w:rsid w:val="000B2C32"/>
    <w:rsid w:val="00137EF8"/>
    <w:rsid w:val="00146355"/>
    <w:rsid w:val="00161CD6"/>
    <w:rsid w:val="00176DA0"/>
    <w:rsid w:val="00177FA8"/>
    <w:rsid w:val="001B560B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66E89"/>
    <w:rsid w:val="00376F3F"/>
    <w:rsid w:val="00383E62"/>
    <w:rsid w:val="00393187"/>
    <w:rsid w:val="003952ED"/>
    <w:rsid w:val="003B2597"/>
    <w:rsid w:val="003B32FF"/>
    <w:rsid w:val="003E0525"/>
    <w:rsid w:val="00405BE5"/>
    <w:rsid w:val="0041479E"/>
    <w:rsid w:val="004233ED"/>
    <w:rsid w:val="00446ADB"/>
    <w:rsid w:val="0046441D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10703"/>
    <w:rsid w:val="00621B7A"/>
    <w:rsid w:val="00636C4F"/>
    <w:rsid w:val="00642DD1"/>
    <w:rsid w:val="00644CC1"/>
    <w:rsid w:val="006538E2"/>
    <w:rsid w:val="00660E7A"/>
    <w:rsid w:val="00674132"/>
    <w:rsid w:val="006A3B92"/>
    <w:rsid w:val="006C3AE9"/>
    <w:rsid w:val="006D47EF"/>
    <w:rsid w:val="006E2E1A"/>
    <w:rsid w:val="006F481D"/>
    <w:rsid w:val="007278F7"/>
    <w:rsid w:val="00752704"/>
    <w:rsid w:val="00770B6D"/>
    <w:rsid w:val="007A2787"/>
    <w:rsid w:val="007E5958"/>
    <w:rsid w:val="00846817"/>
    <w:rsid w:val="00857D06"/>
    <w:rsid w:val="00863E25"/>
    <w:rsid w:val="008B4613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9AD"/>
    <w:rsid w:val="009C1E51"/>
    <w:rsid w:val="009E260D"/>
    <w:rsid w:val="00A10DD5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84B5E"/>
    <w:rsid w:val="00FD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6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TE-EM SREDIŠĆE j.d.o.o. za usluge čišćenja</izvorni_sadrzaj>
    <derivirana_varijabla naziv="DomainObject.Predmet.ProtustrankaFormated_1">  TE-EM SREDIŠĆE j.d.o.o. za usluge čišćenja</derivirana_varijabla>
  </DomainObject.Predmet.ProtustrankaFormated>
  <DomainObject.Predmet.ProtustrankaFormatedOIB>
    <izvorni_sadrzaj>  TE-EM SREDIŠĆE j.d.o.o. za usluge čišćenja, OIB 81293870709</izvorni_sadrzaj>
    <derivirana_varijabla naziv="DomainObject.Predmet.ProtustrankaFormatedOIB_1">  TE-EM SREDIŠĆE j.d.o.o. za usluge čišćenja, OIB 81293870709</derivirana_varijabla>
  </DomainObject.Predmet.ProtustrankaFormatedOIB>
  <DomainObject.Predmet.ProtustrankaFormatedWithAdress>
    <izvorni_sadrzaj> TE-EM SREDIŠĆE j.d.o.o. za usluge čišćenja, Maksimirska 100 D, 10000 Zagreb</izvorni_sadrzaj>
    <derivirana_varijabla naziv="DomainObject.Predmet.ProtustrankaFormatedWithAdress_1"> TE-EM SREDIŠĆE j.d.o.o. za usluge čišćenja, Maksimirska 100 D, 10000 Zagreb</derivirana_varijabla>
  </DomainObject.Predmet.ProtustrankaFormatedWithAdress>
  <DomainObject.Predmet.ProtustrankaFormatedWithAdressOIB>
    <izvorni_sadrzaj> TE-EM SREDIŠĆE j.d.o.o. za usluge čišćenja, OIB 81293870709, Maksimirska 100 D, 10000 Zagreb</izvorni_sadrzaj>
    <derivirana_varijabla naziv="DomainObject.Predmet.ProtustrankaFormatedWithAdressOIB_1"> TE-EM SREDIŠĆE j.d.o.o. za usluge čišćenja, OIB 81293870709, Maksimirska 100 D, 10000 Zagreb</derivirana_varijabla>
  </DomainObject.Predmet.ProtustrankaFormatedWithAdressOIB>
  <DomainObject.Predmet.ProtustrankaWithAdress>
    <izvorni_sadrzaj>TE-EM SREDIŠĆE j.d.o.o. za usluge čišćenja Maksimirska 100 D, 10000 Zagreb</izvorni_sadrzaj>
    <derivirana_varijabla naziv="DomainObject.Predmet.ProtustrankaWithAdress_1">TE-EM SREDIŠĆE j.d.o.o. za usluge čišćenja Maksimirska 100 D, 10000 Zagreb</derivirana_varijabla>
  </DomainObject.Predmet.ProtustrankaWithAdress>
  <DomainObject.Predmet.ProtustrankaWithAdressOIB>
    <izvorni_sadrzaj>TE-EM SREDIŠĆE j.d.o.o. za usluge čišćenja, OIB 81293870709, Maksimirska 100 D, 10000 Zagreb</izvorni_sadrzaj>
    <derivirana_varijabla naziv="DomainObject.Predmet.ProtustrankaWithAdressOIB_1">TE-EM SREDIŠĆE j.d.o.o. za usluge čišćenja, OIB 81293870709, Maksimirska 100 D, 10000 Zagreb</derivirana_varijabla>
  </DomainObject.Predmet.ProtustrankaWithAdressOIB>
  <DomainObject.Predmet.ProtustrankaNazivFormated>
    <izvorni_sadrzaj>TE-EM SREDIŠĆE j.d.o.o. za usluge čišćenja</izvorni_sadrzaj>
    <derivirana_varijabla naziv="DomainObject.Predmet.ProtustrankaNazivFormated_1">TE-EM SREDIŠĆE j.d.o.o. za usluge čišćenja</derivirana_varijabla>
  </DomainObject.Predmet.ProtustrankaNazivFormated>
  <DomainObject.Predmet.ProtustrankaNazivFormatedOIB>
    <izvorni_sadrzaj>TE-EM SREDIŠĆE j.d.o.o. za usluge čišćenja, OIB 81293870709</izvorni_sadrzaj>
    <derivirana_varijabla naziv="DomainObject.Predmet.ProtustrankaNazivFormatedOIB_1">TE-EM SREDIŠĆE j.d.o.o. za usluge čišćenja, OIB 81293870709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TE-EM SREDIŠĆE j.d.o.o. za usluge čišćenja</item>
    </izvorni_sadrzaj>
    <derivirana_varijabla naziv="DomainObject.Predmet.ProtuStrankaListFormated_1">
      <item>TE-EM SREDIŠĆE j.d.o.o. za usluge čišćenja</item>
    </derivirana_varijabla>
  </DomainObject.Predmet.ProtuStrankaListFormated>
  <DomainObject.Predmet.ProtuStrankaListFormatedOIB>
    <izvorni_sadrzaj>
      <item>TE-EM SREDIŠĆE j.d.o.o. za usluge čišćenja, OIB 81293870709</item>
    </izvorni_sadrzaj>
    <derivirana_varijabla naziv="DomainObject.Predmet.ProtuStrankaListFormatedOIB_1">
      <item>TE-EM SREDIŠĆE j.d.o.o. za usluge čišćenja, OIB 81293870709</item>
    </derivirana_varijabla>
  </DomainObject.Predmet.ProtuStrankaListFormatedOIB>
  <DomainObject.Predmet.ProtuStrankaListFormatedWithAdress>
    <izvorni_sadrzaj>
      <item>TE-EM SREDIŠĆE j.d.o.o. za usluge čišćenja, Maksimirska 100 D, 10000 Zagreb</item>
    </izvorni_sadrzaj>
    <derivirana_varijabla naziv="DomainObject.Predmet.ProtuStrankaListFormatedWithAdress_1">
      <item>TE-EM SREDIŠĆE j.d.o.o. za usluge čišćenja, Maksimirska 100 D, 10000 Zagreb</item>
    </derivirana_varijabla>
  </DomainObject.Predmet.ProtuStrankaListFormatedWithAdress>
  <DomainObject.Predmet.ProtuStrankaListFormatedWithAdressOIB>
    <izvorni_sadrzaj>
      <item>TE-EM SREDIŠĆE j.d.o.o. za usluge čišćenja, OIB 81293870709, Maksimirska 100 D, 10000 Zagreb</item>
    </izvorni_sadrzaj>
    <derivirana_varijabla naziv="DomainObject.Predmet.ProtuStrankaListFormatedWithAdressOIB_1">
      <item>TE-EM SREDIŠĆE j.d.o.o. za usluge čišćenja, OIB 81293870709, Maksimirska 100 D, 10000 Zagreb</item>
    </derivirana_varijabla>
  </DomainObject.Predmet.ProtuStrankaListFormatedWithAdressOIB>
  <DomainObject.Predmet.ProtuStrankaListNazivFormated>
    <izvorni_sadrzaj>
      <item>TE-EM SREDIŠĆE j.d.o.o. za usluge čišćenja</item>
    </izvorni_sadrzaj>
    <derivirana_varijabla naziv="DomainObject.Predmet.ProtuStrankaListNazivFormated_1">
      <item>TE-EM SREDIŠĆE j.d.o.o. za usluge čišćenja</item>
    </derivirana_varijabla>
  </DomainObject.Predmet.ProtuStrankaListNazivFormated>
  <DomainObject.Predmet.ProtuStrankaListNazivFormatedOIB>
    <izvorni_sadrzaj>
      <item>TE-EM SREDIŠĆE j.d.o.o. za usluge čišćenja, OIB 81293870709</item>
    </izvorni_sadrzaj>
    <derivirana_varijabla naziv="DomainObject.Predmet.ProtuStrankaListNazivFormatedOIB_1">
      <item>TE-EM SREDIŠĆE j.d.o.o. za usluge čišćenja, OIB 81293870709</item>
    </derivirana_varijabla>
  </DomainObject.Predmet.ProtuStrankaListNazivFormatedOIB>
  <DomainObject.Predmet.OstaliListFormated>
    <izvorni_sadrzaj>
      <item>Ivan Kondić</item>
      <item>Vinko LJubičić</item>
    </izvorni_sadrzaj>
    <derivirana_varijabla naziv="DomainObject.Predmet.OstaliListFormated_1">
      <item>Ivan Kondić</item>
      <item>Vinko LJubičić</item>
    </derivirana_varijabla>
  </DomainObject.Predmet.OstaliListFormated>
  <DomainObject.Predmet.OstaliListFormatedOIB>
    <izvorni_sadrzaj>
      <item>Ivan Kondić, OIB 51589556433</item>
      <item>Vinko LJubičić, OIB 91327367435</item>
    </izvorni_sadrzaj>
    <derivirana_varijabla naziv="DomainObject.Predmet.OstaliListFormatedOIB_1">
      <item>Ivan Kondić, OIB 51589556433</item>
      <item>Vinko LJubičić, OIB 91327367435</item>
    </derivirana_varijabla>
  </DomainObject.Predmet.OstaliListFormatedOIB>
  <DomainObject.Predmet.OstaliListFormatedWithAdress>
    <izvorni_sadrzaj>
      <item>Ivan Kondić, Sv. Martin Pod Okićem 47, 10435 Sveti Martin Pod Okićem</item>
      <item>Vinko LJubičić, Orljavska 4, 31000 Osijek</item>
    </izvorni_sadrzaj>
    <derivirana_varijabla naziv="DomainObject.Predmet.OstaliListFormatedWithAdress_1">
      <item>Ivan Kondić, Sv. Martin Pod Okićem 47, 10435 Sveti Martin Pod Okićem</item>
      <item>Vinko LJubičić, Orljavska 4, 31000 Osijek</item>
    </derivirana_varijabla>
  </DomainObject.Predmet.OstaliListFormatedWithAdress>
  <DomainObject.Predmet.OstaliListFormatedWithAdressOIB>
    <izvorni_sadrzaj>
      <item>Ivan Kondić, OIB 51589556433, Sv. Martin Pod Okićem 47, 10435 Sveti Martin Pod Okićem</item>
      <item>Vinko LJubičić, OIB 91327367435, Orljavska 4, 31000 Osijek</item>
    </izvorni_sadrzaj>
    <derivirana_varijabla naziv="DomainObject.Predmet.OstaliListFormatedWithAdressOIB_1">
      <item>Ivan Kondić, OIB 51589556433, Sv. Martin Pod Okićem 47, 10435 Sveti Martin Pod Okićem</item>
      <item>Vinko LJubičić, OIB 91327367435, Orljavska 4, 31000 Osijek</item>
    </derivirana_varijabla>
  </DomainObject.Predmet.OstaliListFormatedWithAdressOIB>
  <DomainObject.Predmet.OstaliListNazivFormated>
    <izvorni_sadrzaj>
      <item>Ivan Kondić</item>
      <item>Vinko LJubičić</item>
    </izvorni_sadrzaj>
    <derivirana_varijabla naziv="DomainObject.Predmet.OstaliListNazivFormated_1">
      <item>Ivan Kondić</item>
      <item>Vinko LJubičić</item>
    </derivirana_varijabla>
  </DomainObject.Predmet.OstaliListNazivFormated>
  <DomainObject.Predmet.OstaliListNazivFormatedOIB>
    <izvorni_sadrzaj>
      <item>Ivan Kondić, OIB 51589556433</item>
      <item>Vinko LJubičić, OIB 91327367435</item>
    </izvorni_sadrzaj>
    <derivirana_varijabla naziv="DomainObject.Predmet.OstaliListNazivFormatedOIB_1">
      <item>Ivan Kondić, OIB 51589556433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TE-EM SREDIŠĆE j.d.o.o. za usluge čišćenja</izvorni_sadrzaj>
    <derivirana_varijabla naziv="DomainObject.Predmet.ProtustrankaIDrugi_1">TE-EM SREDIŠĆE j.d.o.o. za usluge čišćenja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TE-EM SREDIŠĆE j.d.o.o. za usluge čišćenja, OIB 81293870709, Maksimirska 100 D, 10000 Zagreb</izvorni_sadrzaj>
    <derivirana_varijabla naziv="DomainObject.Predmet.ProtustrankaIDrugiAdressOIB_1">TE-EM SREDIŠĆE j.d.o.o. za usluge čišćenja, OIB 81293870709,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TE-EM SREDIŠĆE j.d.o.o. za usluge čišćenja</item>
      <item>FINA Regionalni centar Zagreb</item>
      <item>Ivan Kondić</item>
      <item>Vinko LJubičić</item>
    </izvorni_sadrzaj>
    <derivirana_varijabla naziv="DomainObject.Predmet.SudioniciListNaziv_1">
      <item>TE-EM SREDIŠĆE j.d.o.o. za usluge čišćenja</item>
      <item>FINA Regionalni centar Zagreb</item>
      <item>Ivan Kondić</item>
      <item>Vinko LJubičić</item>
    </derivirana_varijabla>
  </DomainObject.Predmet.SudioniciListNaziv>
  <DomainObject.Predmet.SudioniciListAdressOIB>
    <izvorni_sadrzaj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  <item>Vinko LJubičić, OIB 91327367435, Orljavska 4,31000 Osijek</item>
    </izvorni_sadrzaj>
    <derivirana_varijabla naziv="DomainObject.Predmet.SudioniciListAdressOIB_1"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  <item>Vinko LJubičić, OIB 91327367435, Orljavska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81293870709</item>
      <item>, OIB 51589556433</item>
      <item>, OIB 91327367435</item>
    </izvorni_sadrzaj>
    <derivirana_varijabla naziv="DomainObject.Predmet.SudioniciListNazivOIB_1">
      <item>, OIB 85821130368</item>
      <item>, OIB 81293870709</item>
      <item>, OIB 51589556433</item>
      <item>, OIB 91327367435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435</properties:Words>
  <properties:Characters>2449</properties:Characters>
  <properties:Lines>78</properties:Lines>
  <properties:Paragraphs>30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2017-11-14T12:27:00Z</dcterms:created>
  <dc:creator>Korisnik</dc:creator>
  <cp:lastModifiedBy>wsadmin</cp:lastModifiedBy>
  <cp:lastPrinted>2018-12-05T13:35:00Z</cp:lastPrinted>
  <dcterms:modified xmlns:xsi="http://www.w3.org/2001/XMLSchema-instance" xsi:type="dcterms:W3CDTF">2018-12-05T13:35:00Z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(RJEŠENJE-Nagrada 790-2018..docx)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