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386d" w14:paraId="3a2386d" w:rsidRDefault="00847CB4" w:rsidP="00847CB4" w:rsidR="00847CB4">
      <w:pPr>
        <w:jc w:val="right"/>
        <w15:collapsed w:val="false"/>
      </w:pPr>
      <w:r>
        <w:t>Broj: 6 St-</w:t>
      </w:r>
      <w:r w:rsidR="00B41852">
        <w:t>1276/18-3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B41852">
        <w:t>FINA RC Osijek</w:t>
      </w:r>
      <w:r>
        <w:t xml:space="preserve"> za otvaranje stečajnog postupka nad dužnikom: </w:t>
      </w:r>
      <w:r w:rsidR="00B41852">
        <w:rPr>
          <w:b/>
        </w:rPr>
        <w:t xml:space="preserve">SERAFIN d.o.o. Osijek, </w:t>
      </w:r>
      <w:proofErr w:type="spellStart"/>
      <w:r w:rsidR="00B41852">
        <w:rPr>
          <w:b/>
        </w:rPr>
        <w:t>Miholjačka</w:t>
      </w:r>
      <w:proofErr w:type="spellEnd"/>
      <w:r w:rsidR="00B41852">
        <w:rPr>
          <w:b/>
        </w:rPr>
        <w:t xml:space="preserve"> 1A, OIB: 71964020142, MBS: 030180602,</w:t>
      </w:r>
      <w:r>
        <w:t xml:space="preserve"> dana </w:t>
      </w:r>
      <w:r w:rsidR="00B41852">
        <w:t>13</w:t>
      </w:r>
      <w:r w:rsidR="00422CA4">
        <w:t>. studenog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>Poziva</w:t>
      </w:r>
      <w:r w:rsidR="00B41852">
        <w:t>ju</w:t>
      </w:r>
      <w:r>
        <w:t xml:space="preserve"> se zakonski zastupni</w:t>
      </w:r>
      <w:r w:rsidR="00B41852">
        <w:t>ci</w:t>
      </w:r>
      <w:r>
        <w:t xml:space="preserve"> dužnika </w:t>
      </w:r>
      <w:r w:rsidR="00B41852">
        <w:t xml:space="preserve">Draško </w:t>
      </w:r>
      <w:proofErr w:type="spellStart"/>
      <w:r w:rsidR="00B41852">
        <w:t>Karadža</w:t>
      </w:r>
      <w:proofErr w:type="spellEnd"/>
      <w:r w:rsidR="00B41852">
        <w:t xml:space="preserve">, Zagreb, Ulica </w:t>
      </w:r>
      <w:proofErr w:type="spellStart"/>
      <w:r w:rsidR="00B41852">
        <w:t>Koste</w:t>
      </w:r>
      <w:proofErr w:type="spellEnd"/>
      <w:r w:rsidR="00B41852">
        <w:t xml:space="preserve"> Vojnovića 40, OIB: 69318553589 i </w:t>
      </w:r>
      <w:proofErr w:type="spellStart"/>
      <w:r w:rsidR="00B41852">
        <w:t>Evelin</w:t>
      </w:r>
      <w:proofErr w:type="spellEnd"/>
      <w:r w:rsidR="00B41852">
        <w:t xml:space="preserve"> </w:t>
      </w:r>
      <w:proofErr w:type="spellStart"/>
      <w:r w:rsidR="00B41852">
        <w:t>Marincel</w:t>
      </w:r>
      <w:proofErr w:type="spellEnd"/>
      <w:r w:rsidR="00B41852">
        <w:t xml:space="preserve"> </w:t>
      </w:r>
      <w:proofErr w:type="spellStart"/>
      <w:r w:rsidR="00B41852">
        <w:t>Sršić</w:t>
      </w:r>
      <w:proofErr w:type="spellEnd"/>
      <w:r w:rsidR="00B41852">
        <w:t xml:space="preserve">, </w:t>
      </w:r>
      <w:proofErr w:type="spellStart"/>
      <w:r w:rsidR="00B41852">
        <w:t>Bizovac</w:t>
      </w:r>
      <w:proofErr w:type="spellEnd"/>
      <w:r w:rsidR="00B41852">
        <w:t>, Kardinala Alojzija Stepinca 61, OIB: 93834157660</w:t>
      </w:r>
      <w:r w:rsidR="00C55A60">
        <w:t xml:space="preserve"> </w:t>
      </w:r>
      <w:r>
        <w:t xml:space="preserve">da u roku od 8 dana od dana primitka ovog zaključka </w:t>
      </w:r>
      <w:r w:rsidR="00B41852">
        <w:t xml:space="preserve">solidarno </w:t>
      </w:r>
      <w:r>
        <w:t>uplat</w:t>
      </w:r>
      <w:r w:rsidR="00B41852">
        <w:t>e</w:t>
      </w:r>
      <w:r>
        <w:t xml:space="preserve">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B41852">
        <w:rPr>
          <w:b/>
        </w:rPr>
        <w:t>1276</w:t>
      </w:r>
      <w:r>
        <w:rPr>
          <w:b/>
        </w:rPr>
        <w:t>-18</w:t>
      </w:r>
      <w:r>
        <w:t xml:space="preserve"> koji se vodi kod Hrvatske poštanske banke d.d. za stečajnog dužnika </w:t>
      </w:r>
      <w:r w:rsidR="00B41852">
        <w:rPr>
          <w:b/>
        </w:rPr>
        <w:t xml:space="preserve">SERAFIN d.o.o. Osijek, </w:t>
      </w:r>
      <w:proofErr w:type="spellStart"/>
      <w:r w:rsidR="00B41852">
        <w:rPr>
          <w:b/>
        </w:rPr>
        <w:t>Miholjačka</w:t>
      </w:r>
      <w:proofErr w:type="spellEnd"/>
      <w:r w:rsidR="00B41852">
        <w:rPr>
          <w:b/>
        </w:rPr>
        <w:t xml:space="preserve"> 1A, OIB: 71964020142, MBS: 030180602</w:t>
      </w:r>
      <w:r w:rsidR="00B41852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</w:t>
      </w:r>
      <w:r w:rsidR="00B41852">
        <w:t xml:space="preserve">zakonski zastupnici dužnika Draško </w:t>
      </w:r>
      <w:proofErr w:type="spellStart"/>
      <w:r w:rsidR="00B41852">
        <w:t>Karadža</w:t>
      </w:r>
      <w:proofErr w:type="spellEnd"/>
      <w:r w:rsidR="00B41852">
        <w:t xml:space="preserve">, Zagreb, Ulica </w:t>
      </w:r>
      <w:proofErr w:type="spellStart"/>
      <w:r w:rsidR="00B41852">
        <w:t>Koste</w:t>
      </w:r>
      <w:proofErr w:type="spellEnd"/>
      <w:r w:rsidR="00B41852">
        <w:t xml:space="preserve"> Vojnovića 40, OIB: 69318553589 i </w:t>
      </w:r>
      <w:proofErr w:type="spellStart"/>
      <w:r w:rsidR="00B41852">
        <w:t>Evelin</w:t>
      </w:r>
      <w:proofErr w:type="spellEnd"/>
      <w:r w:rsidR="00B41852">
        <w:t xml:space="preserve"> </w:t>
      </w:r>
      <w:proofErr w:type="spellStart"/>
      <w:r w:rsidR="00B41852">
        <w:t>Marincel</w:t>
      </w:r>
      <w:proofErr w:type="spellEnd"/>
      <w:r w:rsidR="00B41852">
        <w:t xml:space="preserve"> </w:t>
      </w:r>
      <w:proofErr w:type="spellStart"/>
      <w:r w:rsidR="00B41852">
        <w:t>Sršić</w:t>
      </w:r>
      <w:proofErr w:type="spellEnd"/>
      <w:r w:rsidR="00B41852">
        <w:t xml:space="preserve">, </w:t>
      </w:r>
      <w:proofErr w:type="spellStart"/>
      <w:r w:rsidR="00B41852">
        <w:t>Bizovac</w:t>
      </w:r>
      <w:proofErr w:type="spellEnd"/>
      <w:r w:rsidR="00B41852">
        <w:t xml:space="preserve">, Kardinala Alojzija Stepinca 61, OIB: 93834157660 </w:t>
      </w:r>
      <w:r>
        <w:t>ne plat</w:t>
      </w:r>
      <w:r w:rsidR="00B41852">
        <w:t>e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>3.    Poziva</w:t>
      </w:r>
      <w:r w:rsidR="00B41852">
        <w:t>ju</w:t>
      </w:r>
      <w:r>
        <w:t xml:space="preserve"> se </w:t>
      </w:r>
      <w:r w:rsidR="00B41852">
        <w:t xml:space="preserve">zakonski zastupnici dužnika Draško </w:t>
      </w:r>
      <w:proofErr w:type="spellStart"/>
      <w:r w:rsidR="00B41852">
        <w:t>Karadža</w:t>
      </w:r>
      <w:proofErr w:type="spellEnd"/>
      <w:r w:rsidR="00B41852">
        <w:t xml:space="preserve">, Zagreb, Ulica </w:t>
      </w:r>
      <w:proofErr w:type="spellStart"/>
      <w:r w:rsidR="00B41852">
        <w:t>Koste</w:t>
      </w:r>
      <w:proofErr w:type="spellEnd"/>
      <w:r w:rsidR="00B41852">
        <w:t xml:space="preserve"> Vojnovića 40, OIB: 69318553589 i </w:t>
      </w:r>
      <w:proofErr w:type="spellStart"/>
      <w:r w:rsidR="00B41852">
        <w:t>Evelin</w:t>
      </w:r>
      <w:proofErr w:type="spellEnd"/>
      <w:r w:rsidR="00B41852">
        <w:t xml:space="preserve"> </w:t>
      </w:r>
      <w:proofErr w:type="spellStart"/>
      <w:r w:rsidR="00B41852">
        <w:t>Marincel</w:t>
      </w:r>
      <w:proofErr w:type="spellEnd"/>
      <w:r w:rsidR="00B41852">
        <w:t xml:space="preserve"> </w:t>
      </w:r>
      <w:proofErr w:type="spellStart"/>
      <w:r w:rsidR="00B41852">
        <w:t>Sršić</w:t>
      </w:r>
      <w:proofErr w:type="spellEnd"/>
      <w:r w:rsidR="00B41852">
        <w:t xml:space="preserve">, </w:t>
      </w:r>
      <w:proofErr w:type="spellStart"/>
      <w:r w:rsidR="00B41852">
        <w:t>Bizovac</w:t>
      </w:r>
      <w:proofErr w:type="spellEnd"/>
      <w:r w:rsidR="00B41852">
        <w:t>, Kardinala Alojzija Stepinca 61, OIB: 93834157660</w:t>
      </w:r>
      <w:r>
        <w:t>, da u roku od 8 dana od dana primitka ovog zaključka preda</w:t>
      </w:r>
      <w:r w:rsidR="00B41852">
        <w:t>ju</w:t>
      </w:r>
      <w:r>
        <w:t xml:space="preserve">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</w:t>
      </w:r>
      <w:r w:rsidR="00B41852">
        <w:t xml:space="preserve">zakonski zastupnici dužnika Draško </w:t>
      </w:r>
      <w:proofErr w:type="spellStart"/>
      <w:r w:rsidR="00B41852">
        <w:t>Karadža</w:t>
      </w:r>
      <w:proofErr w:type="spellEnd"/>
      <w:r w:rsidR="00B41852">
        <w:t xml:space="preserve">, Zagreb, Ulica </w:t>
      </w:r>
      <w:proofErr w:type="spellStart"/>
      <w:r w:rsidR="00B41852">
        <w:t>Koste</w:t>
      </w:r>
      <w:proofErr w:type="spellEnd"/>
      <w:r w:rsidR="00B41852">
        <w:t xml:space="preserve"> Vojnovića 40, OIB: 69318553589 i </w:t>
      </w:r>
      <w:proofErr w:type="spellStart"/>
      <w:r w:rsidR="00B41852">
        <w:t>Evelin</w:t>
      </w:r>
      <w:proofErr w:type="spellEnd"/>
      <w:r w:rsidR="00B41852">
        <w:t xml:space="preserve"> </w:t>
      </w:r>
      <w:proofErr w:type="spellStart"/>
      <w:r w:rsidR="00B41852">
        <w:t>Marincel</w:t>
      </w:r>
      <w:proofErr w:type="spellEnd"/>
      <w:r w:rsidR="00B41852">
        <w:t xml:space="preserve"> </w:t>
      </w:r>
      <w:proofErr w:type="spellStart"/>
      <w:r w:rsidR="00B41852">
        <w:t>Sršić</w:t>
      </w:r>
      <w:proofErr w:type="spellEnd"/>
      <w:r w:rsidR="00B41852">
        <w:t xml:space="preserve">, </w:t>
      </w:r>
      <w:proofErr w:type="spellStart"/>
      <w:r w:rsidR="00B41852">
        <w:t>Bizovac</w:t>
      </w:r>
      <w:proofErr w:type="spellEnd"/>
      <w:r w:rsidR="00B41852">
        <w:t xml:space="preserve">, Kardinala Alojzija Stepinca 61, OIB: 93834157660 </w:t>
      </w:r>
      <w:r>
        <w:t>ne postup</w:t>
      </w:r>
      <w:r w:rsidR="00B41852">
        <w:t>e</w:t>
      </w:r>
      <w:r>
        <w:t xml:space="preserve"> po točki 3. ovoga zaključka odgovara</w:t>
      </w:r>
      <w:r w:rsidR="00B41852">
        <w:t>ju</w:t>
      </w:r>
      <w:r>
        <w:t xml:space="preserve"> vjerovnicima osobno za naknadu štete koju im je prouzročio uskratom davanja ili davanjem netočnih ili nepotpunih podataka, obavijesti i izvješća prema odredbama st. 1 i 2 čl. 117 SZ.</w:t>
      </w:r>
    </w:p>
    <w:p w:rsidRDefault="00B41852" w:rsidP="00847CB4" w:rsidR="00B41852">
      <w:pPr>
        <w:ind w:firstLine="720"/>
        <w:jc w:val="both"/>
      </w:pPr>
    </w:p>
    <w:p w:rsidRDefault="00B41852" w:rsidP="00847CB4" w:rsidR="00B41852">
      <w:pPr>
        <w:ind w:firstLine="720"/>
        <w:jc w:val="both"/>
      </w:pPr>
    </w:p>
    <w:p w:rsidRDefault="00B41852" w:rsidP="00847CB4" w:rsidR="00B41852">
      <w:pPr>
        <w:ind w:firstLine="720"/>
        <w:jc w:val="both"/>
      </w:pPr>
    </w:p>
    <w:p w:rsidRDefault="00B41852" w:rsidP="00B41852" w:rsidR="00B41852">
      <w:pPr>
        <w:jc w:val="right"/>
      </w:pPr>
      <w:r>
        <w:lastRenderedPageBreak/>
        <w:t>Broj: 6 St-1276/18-3</w:t>
      </w:r>
    </w:p>
    <w:p w:rsidRDefault="00B41852" w:rsidP="00847CB4" w:rsidR="00B41852">
      <w:pPr>
        <w:ind w:firstLine="720"/>
        <w:jc w:val="both"/>
      </w:pPr>
    </w:p>
    <w:p w:rsidRDefault="00B41852" w:rsidP="00847CB4" w:rsidR="00B41852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B41852" w:rsidR="00847CB4">
      <w:pPr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>7. Poziva</w:t>
      </w:r>
      <w:r w:rsidR="00B41852">
        <w:t>ju</w:t>
      </w:r>
      <w:r>
        <w:t xml:space="preserve"> se </w:t>
      </w:r>
      <w:r w:rsidR="00B41852">
        <w:t xml:space="preserve">zakonski zastupnici dužnika Draško </w:t>
      </w:r>
      <w:proofErr w:type="spellStart"/>
      <w:r w:rsidR="00B41852">
        <w:t>Karadža</w:t>
      </w:r>
      <w:proofErr w:type="spellEnd"/>
      <w:r w:rsidR="00B41852">
        <w:t xml:space="preserve">, Zagreb, Ulica </w:t>
      </w:r>
      <w:proofErr w:type="spellStart"/>
      <w:r w:rsidR="00B41852">
        <w:t>Koste</w:t>
      </w:r>
      <w:proofErr w:type="spellEnd"/>
      <w:r w:rsidR="00B41852">
        <w:t xml:space="preserve"> Vojnovića 40, OIB: 69318553589 i </w:t>
      </w:r>
      <w:proofErr w:type="spellStart"/>
      <w:r w:rsidR="00B41852">
        <w:t>Evelin</w:t>
      </w:r>
      <w:proofErr w:type="spellEnd"/>
      <w:r w:rsidR="00B41852">
        <w:t xml:space="preserve"> </w:t>
      </w:r>
      <w:proofErr w:type="spellStart"/>
      <w:r w:rsidR="00B41852">
        <w:t>Marincel</w:t>
      </w:r>
      <w:proofErr w:type="spellEnd"/>
      <w:r w:rsidR="00B41852">
        <w:t xml:space="preserve"> </w:t>
      </w:r>
      <w:proofErr w:type="spellStart"/>
      <w:r w:rsidR="00B41852">
        <w:t>Sršić</w:t>
      </w:r>
      <w:proofErr w:type="spellEnd"/>
      <w:r w:rsidR="00B41852">
        <w:t xml:space="preserve">, </w:t>
      </w:r>
      <w:proofErr w:type="spellStart"/>
      <w:r w:rsidR="00B41852">
        <w:t>Bizovac</w:t>
      </w:r>
      <w:proofErr w:type="spellEnd"/>
      <w:r w:rsidR="00B41852">
        <w:t>, Kardinala Alojzija Stepinca 61, OIB: 93834157660</w:t>
      </w:r>
      <w:r>
        <w:t>, da sačin</w:t>
      </w:r>
      <w:r w:rsidR="00B41852">
        <w:t>e</w:t>
      </w:r>
      <w:r>
        <w:t xml:space="preserve">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B41852">
        <w:t>13</w:t>
      </w:r>
      <w:r w:rsidR="00422CA4">
        <w:t>. studenog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B41852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B41852">
        <w:t xml:space="preserve">Draško </w:t>
      </w:r>
      <w:proofErr w:type="spellStart"/>
      <w:r w:rsidR="00B41852">
        <w:t>Karadža</w:t>
      </w:r>
      <w:proofErr w:type="spellEnd"/>
      <w:r w:rsidR="00B41852">
        <w:t xml:space="preserve">, Zagreb, Ulica </w:t>
      </w:r>
      <w:proofErr w:type="spellStart"/>
      <w:r w:rsidR="00B41852">
        <w:t>Koste</w:t>
      </w:r>
      <w:proofErr w:type="spellEnd"/>
      <w:r w:rsidR="00B41852">
        <w:t xml:space="preserve"> Vojnovića 40</w:t>
      </w:r>
    </w:p>
    <w:p w:rsidRDefault="00B41852" w:rsidP="00847CB4" w:rsidR="00B41852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proofErr w:type="spellStart"/>
      <w:r>
        <w:t>Evelin</w:t>
      </w:r>
      <w:proofErr w:type="spellEnd"/>
      <w:r>
        <w:t xml:space="preserve"> </w:t>
      </w:r>
      <w:proofErr w:type="spellStart"/>
      <w:r>
        <w:t>Marincel</w:t>
      </w:r>
      <w:proofErr w:type="spellEnd"/>
      <w:r>
        <w:t xml:space="preserve"> </w:t>
      </w:r>
      <w:proofErr w:type="spellStart"/>
      <w:r>
        <w:t>Sršić</w:t>
      </w:r>
      <w:proofErr w:type="spellEnd"/>
      <w:r>
        <w:t xml:space="preserve">, </w:t>
      </w:r>
      <w:proofErr w:type="spellStart"/>
      <w:r>
        <w:t>Bizovac</w:t>
      </w:r>
      <w:proofErr w:type="spellEnd"/>
      <w:r>
        <w:t>, Kardinala Alojzija Stepinca 61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B41852">
        <w:t>19.12.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0E2832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34A" w:rsidR="00CD034A">
      <w:r>
        <w:separator/>
      </w:r>
    </w:p>
  </w:endnote>
  <w:endnote w:id="0" w:type="continuationSeparator">
    <w:p w:rsidRDefault="00CD034A" w:rsidR="00CD0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34A" w:rsidR="00CD034A">
      <w:r>
        <w:separator/>
      </w:r>
    </w:p>
  </w:footnote>
  <w:footnote w:id="0" w:type="continuationSeparator">
    <w:p w:rsidRDefault="00CD034A" w:rsidR="00CD03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2832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2832"/>
    <w:rsid w:val="000E414B"/>
    <w:rsid w:val="000F0F5F"/>
    <w:rsid w:val="000F22FF"/>
    <w:rsid w:val="00103E3D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711EF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F6C22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11D59"/>
    <w:rsid w:val="00B22918"/>
    <w:rsid w:val="00B27C25"/>
    <w:rsid w:val="00B41852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55A60"/>
    <w:rsid w:val="00C62F81"/>
    <w:rsid w:val="00C9197B"/>
    <w:rsid w:val="00C96F57"/>
    <w:rsid w:val="00CA5EA9"/>
    <w:rsid w:val="00CB0F92"/>
    <w:rsid w:val="00CC0A3F"/>
    <w:rsid w:val="00CC5360"/>
    <w:rsid w:val="00CC7F3D"/>
    <w:rsid w:val="00CD034A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E28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28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8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8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8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E28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28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8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8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8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St-1276/2018</izvorni_sadrzaj>
    <derivirana_varijabla naziv="DomainObject.Predmet.OznakaBroj_1">St-1276/2018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SERAFIN d.o.o. za trgovinu i ugostiteljstvo</izvorni_sadrzaj>
    <derivirana_varijabla naziv="DomainObject.Predmet.ProtustrankaFormated_1">  SERAFIN d.o.o. za trgovinu i ugostiteljstvo</derivirana_varijabla>
  </DomainObject.Predmet.ProtustrankaFormated>
  <DomainObject.Predmet.ProtustrankaFormatedOIB>
    <izvorni_sadrzaj>  SERAFIN d.o.o. za trgovinu i ugostiteljstvo, OIB 71964020142</izvorni_sadrzaj>
    <derivirana_varijabla naziv="DomainObject.Predmet.ProtustrankaFormatedOIB_1">  SERAFIN d.o.o. za trgovinu i ugostiteljstvo, OIB 71964020142</derivirana_varijabla>
  </DomainObject.Predmet.ProtustrankaFormatedOIB>
  <DomainObject.Predmet.ProtustrankaFormatedWithAdress>
    <izvorni_sadrzaj> SERAFIN d.o.o. za trgovinu i ugostiteljstvo, Miholjačka 1/A, 31000 Osijek</izvorni_sadrzaj>
    <derivirana_varijabla naziv="DomainObject.Predmet.ProtustrankaFormatedWithAdress_1"> SERAFIN d.o.o. za trgovinu i ugostiteljstvo, Miholjačka 1/A, 31000 Osijek</derivirana_varijabla>
  </DomainObject.Predmet.ProtustrankaFormatedWithAdress>
  <DomainObject.Predmet.ProtustrankaFormatedWithAdressOIB>
    <izvorni_sadrzaj> SERAFIN d.o.o. za trgovinu i ugostiteljstvo, OIB 71964020142, Miholjačka 1/A, 31000 Osijek</izvorni_sadrzaj>
    <derivirana_varijabla naziv="DomainObject.Predmet.ProtustrankaFormatedWithAdressOIB_1"> SERAFIN d.o.o. za trgovinu i ugostiteljstvo, OIB 71964020142, Miholjačka 1/A, 31000 Osijek</derivirana_varijabla>
  </DomainObject.Predmet.ProtustrankaFormatedWithAdressOIB>
  <DomainObject.Predmet.ProtustrankaWithAdress>
    <izvorni_sadrzaj>SERAFIN d.o.o. za trgovinu i ugostiteljstvo Miholjačka 1/A, 31000 Osijek</izvorni_sadrzaj>
    <derivirana_varijabla naziv="DomainObject.Predmet.ProtustrankaWithAdress_1">SERAFIN d.o.o. za trgovinu i ugostiteljstvo Miholjačka 1/A, 31000 Osijek</derivirana_varijabla>
  </DomainObject.Predmet.ProtustrankaWithAdress>
  <DomainObject.Predmet.ProtustrankaWithAdressOIB>
    <izvorni_sadrzaj>SERAFIN d.o.o. za trgovinu i ugostiteljstvo, OIB 71964020142, Miholjačka 1/A, 31000 Osijek</izvorni_sadrzaj>
    <derivirana_varijabla naziv="DomainObject.Predmet.ProtustrankaWithAdressOIB_1">SERAFIN d.o.o. za trgovinu i ugostiteljstvo, OIB 71964020142, Miholjačka 1/A, 31000 Osijek</derivirana_varijabla>
  </DomainObject.Predmet.ProtustrankaWithAdressOIB>
  <DomainObject.Predmet.ProtustrankaNazivFormated>
    <izvorni_sadrzaj>SERAFIN d.o.o. za trgovinu i ugostiteljstvo</izvorni_sadrzaj>
    <derivirana_varijabla naziv="DomainObject.Predmet.ProtustrankaNazivFormated_1">SERAFIN d.o.o. za trgovinu i ugostiteljstvo</derivirana_varijabla>
  </DomainObject.Predmet.ProtustrankaNazivFormated>
  <DomainObject.Predmet.ProtustrankaNazivFormatedOIB>
    <izvorni_sadrzaj>SERAFIN d.o.o. za trgovinu i ugostiteljstvo, OIB 71964020142</izvorni_sadrzaj>
    <derivirana_varijabla naziv="DomainObject.Predmet.ProtustrankaNazivFormatedOIB_1">SERAFIN d.o.o. za trgovinu i ugostiteljstvo, OIB 71964020142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SERAFIN d.o.o. za trgovinu i ugostiteljstvo</item>
    </izvorni_sadrzaj>
    <derivirana_varijabla naziv="DomainObject.Predmet.ProtuStrankaListFormated_1">
      <item>SERAFIN d.o.o. za trgovinu i ugostiteljstvo</item>
    </derivirana_varijabla>
  </DomainObject.Predmet.ProtuStrankaListFormated>
  <DomainObject.Predmet.ProtuStrankaListFormatedOIB>
    <izvorni_sadrzaj>
      <item>SERAFIN d.o.o. za trgovinu i ugostiteljstvo, OIB 71964020142</item>
    </izvorni_sadrzaj>
    <derivirana_varijabla naziv="DomainObject.Predmet.ProtuStrankaListFormatedOIB_1">
      <item>SERAFIN d.o.o. za trgovinu i ugostiteljstvo, OIB 71964020142</item>
    </derivirana_varijabla>
  </DomainObject.Predmet.ProtuStrankaListFormatedOIB>
  <DomainObject.Predmet.ProtuStrankaListFormatedWithAdress>
    <izvorni_sadrzaj>
      <item>SERAFIN d.o.o. za trgovinu i ugostiteljstvo, Miholjačka 1/A, 31000 Osijek</item>
    </izvorni_sadrzaj>
    <derivirana_varijabla naziv="DomainObject.Predmet.ProtuStrankaListFormatedWithAdress_1">
      <item>SERAFIN d.o.o. za trgovinu i ugostiteljstvo, Miholjačka 1/A, 31000 Osijek</item>
    </derivirana_varijabla>
  </DomainObject.Predmet.ProtuStrankaListFormatedWithAdress>
  <DomainObject.Predmet.ProtuStrankaListFormatedWithAdressOIB>
    <izvorni_sadrzaj>
      <item>SERAFIN d.o.o. za trgovinu i ugostiteljstvo, OIB 71964020142, Miholjačka 1/A, 31000 Osijek</item>
    </izvorni_sadrzaj>
    <derivirana_varijabla naziv="DomainObject.Predmet.ProtuStrankaListFormatedWithAdressOIB_1">
      <item>SERAFIN d.o.o. za trgovinu i ugostiteljstvo, OIB 71964020142, Miholjačka 1/A, 31000 Osijek</item>
    </derivirana_varijabla>
  </DomainObject.Predmet.ProtuStrankaListFormatedWithAdressOIB>
  <DomainObject.Predmet.ProtuStrankaListNazivFormated>
    <izvorni_sadrzaj>
      <item>SERAFIN d.o.o. za trgovinu i ugostiteljstvo</item>
    </izvorni_sadrzaj>
    <derivirana_varijabla naziv="DomainObject.Predmet.ProtuStrankaListNazivFormated_1">
      <item>SERAFIN d.o.o. za trgovinu i ugostiteljstvo</item>
    </derivirana_varijabla>
  </DomainObject.Predmet.ProtuStrankaListNazivFormated>
  <DomainObject.Predmet.ProtuStrankaListNazivFormatedOIB>
    <izvorni_sadrzaj>
      <item>SERAFIN d.o.o. za trgovinu i ugostiteljstvo, OIB 71964020142</item>
    </izvorni_sadrzaj>
    <derivirana_varijabla naziv="DomainObject.Predmet.ProtuStrankaListNazivFormatedOIB_1">
      <item>SERAFIN d.o.o. za trgovinu i ugostiteljstvo, OIB 71964020142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SERAFIN d.o.o. za trgovinu i ugostiteljstvo</izvorni_sadrzaj>
    <derivirana_varijabla naziv="DomainObject.Predmet.ProtustrankaIDrugi_1">SERAFIN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SERAFIN d.o.o. za trgovinu i ugostiteljstvo, OIB 71964020142, Miholjačka 1/A, 31000 Osijek</izvorni_sadrzaj>
    <derivirana_varijabla naziv="DomainObject.Predmet.ProtustrankaIDrugiAdressOIB_1">SERAFIN d.o.o. za trgovinu i ugostiteljstvo, OIB 71964020142, Miholjačka 1/A,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SERAFIN d.o.o. za trgovinu i ugostiteljstvo</item>
    </izvorni_sadrzaj>
    <derivirana_varijabla naziv="DomainObject.Predmet.SudioniciListNaziv_1">
      <item>FINA RC OSIJEK</item>
      <item>SERAFIN d.o.o. za trgovinu i ugostiteljstvo</item>
    </derivirana_varijabla>
  </DomainObject.Predmet.SudioniciListNaziv>
  <DomainObject.Predmet.SudioniciListAdressOIB>
    <izvorni_sadrzaj>
      <item>FINA RC OSIJEK, OIB 85821130368</item>
      <item>SERAFIN d.o.o. za trgovinu i ugostiteljstvo, OIB 71964020142, Miholjačka 1/A,31000 Osijek</item>
    </izvorni_sadrzaj>
    <derivirana_varijabla naziv="DomainObject.Predmet.SudioniciListAdressOIB_1">
      <item>FINA RC OSIJEK, OIB 85821130368</item>
      <item>SERAFIN d.o.o. za trgovinu i ugostiteljstvo, OIB 71964020142, Miholjačka 1/A,31000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71964020142</item>
    </izvorni_sadrzaj>
    <derivirana_varijabla naziv="DomainObject.Predmet.SudioniciListNazivOIB_1">
      <item>, OIB 85821130368</item>
      <item>, OIB 71964020142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8C988-5C1D-452B-B631-047DFB6C5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555</properties:Words>
  <properties:Characters>2905</properties:Characters>
  <properties:Lines>134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2018-11-13T07:51:00Z</dcterms:created>
  <dc:creator>hermanj</dc:creator>
  <cp:lastModifiedBy>Danijela Sekulić</cp:lastModifiedBy>
  <cp:lastPrinted>2018-11-13T07:49:00Z</cp:lastPrinted>
  <dcterms:modified xmlns:xsi="http://www.w3.org/2001/XMLSchema-instance" xsi:type="dcterms:W3CDTF">2018-11-13T07:51:00Z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ARHIVA- 2 z.z..docx)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