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3fdf1fb" w14:paraId="3fdf1fb"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900098">
        <w:rPr>
          <w:lang w:val="pt-BR"/>
        </w:rPr>
        <w:t>-123</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88655C">
        <w:rPr>
          <w:lang w:val="pt-BR"/>
        </w:rPr>
        <w:t>10</w:t>
      </w:r>
      <w:r w:rsidR="00237920">
        <w:rPr>
          <w:lang w:val="pt-BR"/>
        </w:rPr>
        <w:t>.</w:t>
      </w:r>
      <w:r w:rsidR="0088655C">
        <w:rPr>
          <w:lang w:val="pt-BR"/>
        </w:rPr>
        <w:t xml:space="preserve"> srpnja</w:t>
      </w:r>
      <w:r w:rsidRPr="00672D48">
        <w:rPr>
          <w:lang w:val="pt-BR"/>
        </w:rPr>
        <w:t xml:space="preserve">  201</w:t>
      </w:r>
      <w:r w:rsidR="005953B6">
        <w:rPr>
          <w:lang w:val="pt-BR"/>
        </w:rPr>
        <w:t>7</w:t>
      </w:r>
      <w:r w:rsidRPr="00672D48">
        <w:rPr>
          <w:lang w:val="pt-BR"/>
        </w:rPr>
        <w:t>.,</w:t>
      </w:r>
      <w:r w:rsidRPr="00672D4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88655C">
        <w:t>jedanaesta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88655C">
        <w:t>6</w:t>
      </w:r>
      <w:r w:rsidR="001F5FC2">
        <w:t>0.000,00 kuna</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F37E8E">
        <w:rPr>
          <w:b/>
        </w:rPr>
        <w:t>1</w:t>
      </w:r>
      <w:r w:rsidR="0088655C">
        <w:rPr>
          <w:b/>
        </w:rPr>
        <w:t>4</w:t>
      </w:r>
      <w:r w:rsidR="002426F8" w:rsidRPr="000528A8">
        <w:rPr>
          <w:b/>
        </w:rPr>
        <w:t>.</w:t>
      </w:r>
      <w:r w:rsidR="0088655C">
        <w:rPr>
          <w:b/>
        </w:rPr>
        <w:t xml:space="preserve"> rujna</w:t>
      </w:r>
      <w:r w:rsidR="00B977E1" w:rsidRPr="000528A8">
        <w:rPr>
          <w:b/>
        </w:rPr>
        <w:t xml:space="preserve"> </w:t>
      </w:r>
      <w:r w:rsidR="00900636" w:rsidRPr="000528A8">
        <w:rPr>
          <w:b/>
        </w:rPr>
        <w:t>201</w:t>
      </w:r>
      <w:r w:rsidR="00654BDD">
        <w:rPr>
          <w:b/>
        </w:rPr>
        <w:t>7</w:t>
      </w:r>
      <w:r w:rsidR="00900636" w:rsidRPr="000528A8">
        <w:rPr>
          <w:b/>
        </w:rPr>
        <w:t>.</w:t>
      </w:r>
      <w:r w:rsidRPr="000528A8">
        <w:rPr>
          <w:b/>
        </w:rPr>
        <w:t xml:space="preserve"> u </w:t>
      </w:r>
      <w:r w:rsidR="0088655C">
        <w:rPr>
          <w:b/>
        </w:rPr>
        <w:t>9,30</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lastRenderedPageBreak/>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900098" w:rsidP="00361730" w:rsidR="00900098">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88655C">
        <w:t>10</w:t>
      </w:r>
      <w:r w:rsidR="00237920">
        <w:t>.</w:t>
      </w:r>
      <w:r w:rsidR="0088655C">
        <w:t xml:space="preserve"> srpnja</w:t>
      </w:r>
      <w:r w:rsidR="001A1120" w:rsidRPr="000528A8">
        <w:t xml:space="preserve"> </w:t>
      </w:r>
      <w:r w:rsidR="00DC7D12" w:rsidRPr="000528A8">
        <w:t>201</w:t>
      </w:r>
      <w:r w:rsidR="005953B6">
        <w:t>7</w:t>
      </w:r>
      <w:r w:rsidR="001A1120" w:rsidRPr="000528A8">
        <w:t>.</w:t>
      </w:r>
    </w:p>
    <w:p w:rsidRDefault="00A84C1A" w:rsidP="00E91121" w:rsidR="00900098">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900098">
        <w:rPr>
          <w:rFonts w:hAnsi="Times New Roman" w:ascii="Times New Roman"/>
          <w:b w:val="false"/>
          <w:color w:val="auto"/>
          <w:szCs w:val="24"/>
        </w:rPr>
        <w:t>Stečajni sudac:</w:t>
      </w:r>
    </w:p>
    <w:p w:rsidRDefault="00900098" w:rsidP="00E91121" w:rsidR="0090009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00098" w:rsidP="00E91121" w:rsidR="00900098">
      <w:pPr>
        <w:pStyle w:val="Podnaslov"/>
        <w:ind w:firstLine="720" w:left="4320"/>
        <w:rPr>
          <w:rFonts w:hAnsi="Times New Roman" w:ascii="Times New Roman"/>
          <w:b w:val="false"/>
          <w:color w:val="auto"/>
          <w:szCs w:val="24"/>
        </w:rPr>
      </w:pPr>
    </w:p>
    <w:p w:rsidRDefault="00900098" w:rsidP="00E91121" w:rsidR="0090009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00098" w:rsidP="00E91121" w:rsidR="0090009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5500D" w:rsidP="00900098" w:rsidR="00A5500D" w:rsidRPr="00FC1355">
      <w:pPr>
        <w:pStyle w:val="Podnaslov"/>
        <w:ind w:firstLine="708" w:left="4956"/>
        <w:rPr>
          <w:rFonts w:hAnsi="Times New Roman" w:ascii="Times New Roman"/>
          <w:b w:val="false"/>
          <w:color w:val="auto"/>
          <w:szCs w:val="24"/>
        </w:rPr>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4472AA" w:rsidP="001A1120" w:rsidR="004472AA"/>
    <w:p w:rsidRDefault="004472AA" w:rsidP="001A1120" w:rsidR="004472AA"/>
    <w:p w:rsidRDefault="004472AA" w:rsidP="001A1120" w:rsidR="004472AA"/>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900098" w:rsidP="001A1120" w:rsidR="00900098"/>
    <w:p w:rsidRDefault="001A1120" w:rsidP="00BC28C7" w:rsidR="001A1120" w:rsidRPr="000528A8">
      <w:pPr>
        <w:jc w:val="both"/>
      </w:pPr>
    </w:p>
    <w:sectPr w:rsidSect="00167C21" w:rsidR="001A1120" w:rsidRPr="000528A8">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A72656">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C68CA"/>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1F5FC2"/>
    <w:rsid w:val="002048C5"/>
    <w:rsid w:val="00222021"/>
    <w:rsid w:val="00223552"/>
    <w:rsid w:val="00232160"/>
    <w:rsid w:val="00237920"/>
    <w:rsid w:val="002426F8"/>
    <w:rsid w:val="00245B29"/>
    <w:rsid w:val="00274521"/>
    <w:rsid w:val="00276268"/>
    <w:rsid w:val="002812CE"/>
    <w:rsid w:val="002944F0"/>
    <w:rsid w:val="002B1F84"/>
    <w:rsid w:val="002B5B7E"/>
    <w:rsid w:val="002C15FA"/>
    <w:rsid w:val="002C3F84"/>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472AA"/>
    <w:rsid w:val="0045250C"/>
    <w:rsid w:val="004560D9"/>
    <w:rsid w:val="004B0809"/>
    <w:rsid w:val="004C5C6C"/>
    <w:rsid w:val="004D73BC"/>
    <w:rsid w:val="004D7CF5"/>
    <w:rsid w:val="004F434E"/>
    <w:rsid w:val="00502E76"/>
    <w:rsid w:val="00513852"/>
    <w:rsid w:val="00515969"/>
    <w:rsid w:val="00526D62"/>
    <w:rsid w:val="005318A9"/>
    <w:rsid w:val="00573FDC"/>
    <w:rsid w:val="005869F1"/>
    <w:rsid w:val="00592CB5"/>
    <w:rsid w:val="005953B6"/>
    <w:rsid w:val="005B79C5"/>
    <w:rsid w:val="005C2EB1"/>
    <w:rsid w:val="005D56F9"/>
    <w:rsid w:val="005F5633"/>
    <w:rsid w:val="006034DE"/>
    <w:rsid w:val="0061272E"/>
    <w:rsid w:val="00620B7F"/>
    <w:rsid w:val="00621277"/>
    <w:rsid w:val="00622282"/>
    <w:rsid w:val="00633709"/>
    <w:rsid w:val="00633B10"/>
    <w:rsid w:val="00645508"/>
    <w:rsid w:val="00652C42"/>
    <w:rsid w:val="00654BDD"/>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212B3"/>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8655C"/>
    <w:rsid w:val="008D0264"/>
    <w:rsid w:val="008F701B"/>
    <w:rsid w:val="00900098"/>
    <w:rsid w:val="00900636"/>
    <w:rsid w:val="0092157B"/>
    <w:rsid w:val="00924694"/>
    <w:rsid w:val="00924E00"/>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5ED3"/>
    <w:rsid w:val="00A72656"/>
    <w:rsid w:val="00A75A37"/>
    <w:rsid w:val="00A806E8"/>
    <w:rsid w:val="00A84C1A"/>
    <w:rsid w:val="00A96786"/>
    <w:rsid w:val="00AE263A"/>
    <w:rsid w:val="00AE28C7"/>
    <w:rsid w:val="00AE3DBF"/>
    <w:rsid w:val="00B01320"/>
    <w:rsid w:val="00B25EF9"/>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02"/>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2581B"/>
    <w:rsid w:val="00E403AC"/>
    <w:rsid w:val="00E473A3"/>
    <w:rsid w:val="00E50BFA"/>
    <w:rsid w:val="00E53EA3"/>
    <w:rsid w:val="00E54201"/>
    <w:rsid w:val="00E60422"/>
    <w:rsid w:val="00E66974"/>
    <w:rsid w:val="00E919CC"/>
    <w:rsid w:val="00EA2380"/>
    <w:rsid w:val="00EB0E50"/>
    <w:rsid w:val="00EC0FC1"/>
    <w:rsid w:val="00EC396C"/>
    <w:rsid w:val="00EC7AF6"/>
    <w:rsid w:val="00EE6472"/>
    <w:rsid w:val="00EF755D"/>
    <w:rsid w:val="00F07951"/>
    <w:rsid w:val="00F11FE0"/>
    <w:rsid w:val="00F1365A"/>
    <w:rsid w:val="00F151F1"/>
    <w:rsid w:val="00F2024C"/>
    <w:rsid w:val="00F234D3"/>
    <w:rsid w:val="00F37E8E"/>
    <w:rsid w:val="00F607C4"/>
    <w:rsid w:val="00F63AC4"/>
    <w:rsid w:val="00F82CEF"/>
    <w:rsid w:val="00F868C9"/>
    <w:rsid w:val="00F86E5D"/>
    <w:rsid w:val="00F87516"/>
    <w:rsid w:val="00F92F05"/>
    <w:rsid w:val="00FA7D65"/>
    <w:rsid w:val="00FB4140"/>
    <w:rsid w:val="00FC10F8"/>
    <w:rsid w:val="00FD0C9F"/>
    <w:rsid w:val="00FE21AB"/>
    <w:rsid w:val="00FE2F1D"/>
    <w:rsid w:val="00FF1F79"/>
    <w:rsid w:val="00FF63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A72656"/>
    <w:rPr>
      <w:color w:val="808080"/>
      <w:bdr w:space="0" w:sz="0" w:color="auto" w:val="none"/>
      <w:shd w:fill="auto" w:color="auto" w:val="clear"/>
    </w:rPr>
  </w:style>
  <w:style w:customStyle="true" w:styleId="eSPISCCParagraphDefaultFont" w:type="character">
    <w:name w:val="eSPIS_CC_Paragraph Default Font"/>
    <w:basedOn w:val="Zadanifontodlomka"/>
    <w:rsid w:val="00A726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656"/>
    <w:rPr>
      <w:bdr w:space="0" w:sz="0" w:color="auto" w:val="none"/>
      <w:shd w:fill="FFFFCC" w:color="auto" w:val="clear"/>
      <w:lang w:val="hr-HR"/>
    </w:rPr>
  </w:style>
  <w:style w:customStyle="true" w:styleId="PozadinaSvijetloCrvena" w:type="character">
    <w:name w:val="Pozadina_SvijetloCrvena"/>
    <w:basedOn w:val="eSPISCCParagraphDefaultFont"/>
    <w:rsid w:val="00A726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6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A72656"/>
    <w:rPr>
      <w:color w:val="808080"/>
      <w:bdr w:color="auto" w:space="0" w:sz="0" w:val="none"/>
      <w:shd w:color="auto" w:fill="auto" w:val="clear"/>
    </w:rPr>
  </w:style>
  <w:style w:customStyle="1" w:styleId="eSPISCCParagraphDefaultFont" w:type="character">
    <w:name w:val="eSPIS_CC_Paragraph Default Font"/>
    <w:basedOn w:val="Zadanifontodlomka"/>
    <w:rsid w:val="00A726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656"/>
    <w:rPr>
      <w:bdr w:color="auto" w:space="0" w:sz="0" w:val="none"/>
      <w:shd w:color="auto" w:fill="FFFFCC" w:val="clear"/>
      <w:lang w:val="hr-HR"/>
    </w:rPr>
  </w:style>
  <w:style w:customStyle="1" w:styleId="PozadinaSvijetloCrvena" w:type="character">
    <w:name w:val="Pozadina_SvijetloCrvena"/>
    <w:basedOn w:val="eSPISCCParagraphDefaultFont"/>
    <w:rsid w:val="00A726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6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8D1281-3BB4-4B35-B396-CDA090B057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1038</properties:Words>
  <properties:Characters>5730</properties:Characters>
  <properties:Lines>150</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2017-07-10T11:06:00Z</dcterms:created>
  <dc:creator>BISERKA CALIC</dc:creator>
  <cp:lastModifiedBy>Jadranka Zelić</cp:lastModifiedBy>
  <cp:lastPrinted>2017-07-10T11:05:00Z</cp:lastPrinted>
  <dcterms:modified xmlns:xsi="http://www.w3.org/2001/XMLSchema-instance" xsi:type="dcterms:W3CDTF">2017-07-10T11:06:00Z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