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948e" w14:paraId="f4d948e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2B90" w:rsidR="00697CB8" w:rsidRPr="00B92B86">
        <w:tc>
          <w:tcPr>
            <w:tcW w:type="dxa" w:w="2985"/>
            <w:shd w:fill="auto" w:color="auto" w:val="clear"/>
          </w:tcPr>
          <w:p w:rsidRDefault="00697CB8" w:rsidP="00C62B90" w:rsidR="00697CB8" w:rsidRPr="00B92B8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7CB8" w:rsidP="00C62B90" w:rsidR="00697CB8" w:rsidRPr="00B43741">
            <w:pPr>
              <w:spacing w:after="0"/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697CB8" w:rsidP="00C62B90" w:rsidR="00697CB8" w:rsidRPr="002971D6">
            <w:pPr>
              <w:spacing w:after="0"/>
              <w:jc w:val="center"/>
            </w:pPr>
            <w:r w:rsidRPr="002971D6">
              <w:t>Trgovački sud u Varaždinu</w:t>
            </w:r>
          </w:p>
          <w:p w:rsidRDefault="00697CB8" w:rsidP="00C62B90" w:rsidR="00697CB8" w:rsidRPr="00B92B86">
            <w:pPr>
              <w:spacing w:after="0"/>
              <w:jc w:val="center"/>
            </w:pPr>
            <w:r w:rsidRPr="002971D6">
              <w:t>Varaždin, Braće Radić 2</w:t>
            </w:r>
          </w:p>
        </w:tc>
      </w:tr>
    </w:tbl>
    <w:p w:rsidRDefault="00697CB8" w:rsidP="00697CB8" w:rsidR="00697CB8" w:rsidRPr="00340399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2B90" w:rsidR="00697CB8" w:rsidRPr="00974EE9">
        <w:trPr>
          <w:jc w:val="right"/>
        </w:trPr>
        <w:tc>
          <w:tcPr>
            <w:tcW w:type="dxa" w:w="4320"/>
          </w:tcPr>
          <w:p w:rsidRDefault="00B123E6" w:rsidP="00C62B90" w:rsidR="00697CB8" w:rsidRPr="00974EE9">
            <w:pPr>
              <w:pStyle w:val="VSVerzija"/>
              <w:jc w:val="right"/>
            </w:pPr>
            <w:r>
              <w:t>Poslovni broj: 2 St-424/2017-12</w:t>
            </w:r>
          </w:p>
        </w:tc>
      </w:tr>
    </w:tbl>
    <w:p w:rsidRDefault="00697CB8" w:rsidP="00697CB8" w:rsidR="00697CB8">
      <w:pPr>
        <w:spacing w:after="0"/>
        <w:jc w:val="both"/>
      </w:pPr>
    </w:p>
    <w:p w:rsidRDefault="002C346D" w:rsidP="002C346D" w:rsidR="002C346D">
      <w:pPr>
        <w:spacing w:after="0"/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15657C" w:rsidP="0015657C" w:rsidR="0015657C">
      <w:pPr>
        <w:spacing w:after="0"/>
        <w:jc w:val="center"/>
        <w:rPr>
          <w:rFonts w:cs="Times New Roman"/>
          <w:b/>
        </w:rPr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8F28E3" w:rsidP="00BB1D8D" w:rsidR="008F28E3">
      <w:pPr>
        <w:spacing w:after="0"/>
        <w:jc w:val="both"/>
        <w:rPr>
          <w:rFonts w:hAnsiTheme="minorHAnsi" w:asciiTheme="minorHAnsi"/>
          <w:sz w:val="22"/>
          <w:szCs w:val="22"/>
        </w:rPr>
      </w:pPr>
    </w:p>
    <w:p w:rsidRDefault="0015657C" w:rsidP="0015657C" w:rsidR="0015657C">
      <w:pPr>
        <w:spacing w:after="0"/>
        <w:ind w:firstLine="720"/>
        <w:jc w:val="both"/>
      </w:pPr>
      <w:r>
        <w:t>Trgovački sud u Varaždinu</w:t>
      </w:r>
      <w:r w:rsidR="00697CB8">
        <w:t>,</w:t>
      </w:r>
      <w:r>
        <w:t xml:space="preserve"> po sutkinji toga suda Meliti Poljanec-Bubaš, u </w:t>
      </w:r>
      <w:r w:rsidR="00697CB8">
        <w:t xml:space="preserve">stečajnom predmetu povodom prijedloga predlagatelja </w:t>
      </w:r>
      <w:r w:rsidR="00B123E6">
        <w:t xml:space="preserve">Financijske agencije, Regionalni centar Zagreb, Podružnica Varaždin, Augusta Cesarca 2, </w:t>
      </w:r>
      <w:r w:rsidR="00697CB8">
        <w:t xml:space="preserve">za otvaranje stečajnog postupka nad dužnikom </w:t>
      </w:r>
      <w:r w:rsidR="00B123E6">
        <w:t xml:space="preserve">AMRA d.o.o., Koprivnica, Tome Blažeka 5, OIB: 10692469363, </w:t>
      </w:r>
      <w:r w:rsidR="00697CB8">
        <w:t xml:space="preserve">dana </w:t>
      </w:r>
      <w:r w:rsidR="00B123E6">
        <w:t xml:space="preserve">2. siječnja 2018.    </w:t>
      </w:r>
    </w:p>
    <w:p w:rsidRDefault="00697CB8" w:rsidP="0015657C" w:rsidR="00697CB8">
      <w:pPr>
        <w:spacing w:after="0"/>
        <w:ind w:firstLine="720"/>
        <w:jc w:val="both"/>
        <w:rPr>
          <w:rFonts w:cs="Times New Roman"/>
        </w:rPr>
      </w:pPr>
    </w:p>
    <w:p w:rsidRDefault="008F28E3" w:rsidP="0015657C" w:rsidR="008F28E3">
      <w:pPr>
        <w:spacing w:after="0"/>
        <w:ind w:firstLine="720"/>
        <w:jc w:val="both"/>
        <w:rPr>
          <w:rFonts w:cs="Times New Roman"/>
        </w:rPr>
      </w:pPr>
    </w:p>
    <w:p w:rsidRDefault="008F28E3" w:rsidP="008F28E3" w:rsidR="008F28E3">
      <w:pPr>
        <w:spacing w:after="0"/>
        <w:jc w:val="center"/>
      </w:pPr>
      <w:r>
        <w:t>r i j e š i o   j e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both"/>
      </w:pPr>
      <w:r>
        <w:tab/>
        <w:t xml:space="preserve">Obustavlja se prethodni postupak radi utvrđivanja uvjeta za otvaranje stečajnog postupka nad dužnikom </w:t>
      </w:r>
      <w:r w:rsidR="00B123E6">
        <w:t xml:space="preserve">AMRA d.o.o., Koprivnica, Tome Blažeka 5, OIB: 10692469363.   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center"/>
      </w:pPr>
      <w:r>
        <w:t>Obrazloženje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ind w:firstLine="708"/>
        <w:jc w:val="both"/>
      </w:pPr>
      <w:r>
        <w:t xml:space="preserve">Predlagatelj je </w:t>
      </w:r>
      <w:r w:rsidR="00B123E6">
        <w:t>3. kolovoza 2</w:t>
      </w:r>
      <w:r>
        <w:t xml:space="preserve">017. podnio ovome sudu prijedlog za otvaranje stečajnog postupka nad dužnikom, navodeći da na dan </w:t>
      </w:r>
      <w:r w:rsidR="00B123E6">
        <w:t xml:space="preserve">1. kolovoza 2018. dužnik ima evidentirane neizvršene osnove za plaćane u iznosu od 5.855,20 kn.                                          </w:t>
      </w:r>
    </w:p>
    <w:p w:rsidRDefault="008F28E3" w:rsidP="008F28E3" w:rsidR="008F28E3">
      <w:pPr>
        <w:spacing w:after="0"/>
        <w:jc w:val="both"/>
      </w:pPr>
    </w:p>
    <w:p w:rsidRDefault="008F28E3" w:rsidP="008F28E3" w:rsidR="008F28E3">
      <w:pPr>
        <w:spacing w:after="0"/>
        <w:ind w:firstLine="708"/>
        <w:jc w:val="both"/>
      </w:pPr>
      <w:r>
        <w:t>Sud je rješenjem broj 2 St-</w:t>
      </w:r>
      <w:r w:rsidR="00B123E6">
        <w:t xml:space="preserve">424/17-3 od 16. </w:t>
      </w:r>
      <w:r>
        <w:t>kolovoza 2017. pokrenuo prethodni postupak radi utvrđivanja uvjeta za otvaranje stečajnog postupka nad dužnikom.</w:t>
      </w:r>
    </w:p>
    <w:p w:rsidRDefault="008F28E3" w:rsidP="008F28E3" w:rsidR="008F28E3">
      <w:pPr>
        <w:spacing w:after="0"/>
        <w:jc w:val="both"/>
      </w:pPr>
    </w:p>
    <w:p w:rsidRDefault="008F28E3" w:rsidP="008F28E3" w:rsidR="008F28E3">
      <w:pPr>
        <w:spacing w:after="0"/>
        <w:ind w:firstLine="708"/>
        <w:jc w:val="both"/>
      </w:pPr>
      <w:r>
        <w:t xml:space="preserve">Tijekom prethodnog postupka, </w:t>
      </w:r>
      <w:r w:rsidR="00B123E6">
        <w:t xml:space="preserve">dana 16. listopada 2017. zaprimljen je podnesak Financijske agencije iz kojeg proizlazi da na dan 12.10.2017. dužnik više nije u blokadi.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both"/>
      </w:pPr>
      <w:r>
        <w:tab/>
        <w:t xml:space="preserve">Kako je dužnik do završetka prethodnog postupka, prema podacima Financijske agencije postao sposoban za plaćanje, valjalo je primjenom čl. 128. st. 9. Stečajnog zakona (Narodne novine broj 71/15, </w:t>
      </w:r>
      <w:r w:rsidR="00B123E6">
        <w:t>104/17, da</w:t>
      </w:r>
      <w:r>
        <w:t>lje SZ) odlučiti kao u izreci ovog rješenja.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center"/>
      </w:pPr>
      <w:r>
        <w:t xml:space="preserve">U Varaždinu </w:t>
      </w:r>
      <w:r w:rsidR="00B123E6">
        <w:t xml:space="preserve">2. siječnja 2018. </w:t>
      </w:r>
    </w:p>
    <w:p w:rsidRDefault="008F28E3" w:rsidP="008F28E3" w:rsidR="008F28E3">
      <w:pPr>
        <w:spacing w:after="0"/>
        <w:jc w:val="center"/>
      </w:pPr>
    </w:p>
    <w:p w:rsidRDefault="008F28E3" w:rsidP="000703E6" w:rsidR="008F28E3">
      <w:pPr>
        <w:spacing w:after="0"/>
        <w:ind w:left="4956"/>
        <w:jc w:val="center"/>
      </w:pPr>
      <w:r>
        <w:t>Sutkinja</w:t>
      </w:r>
    </w:p>
    <w:p w:rsidRDefault="00B123E6" w:rsidP="000703E6" w:rsidR="00B123E6">
      <w:pPr>
        <w:spacing w:after="0"/>
        <w:ind w:left="4956"/>
        <w:jc w:val="center"/>
      </w:pPr>
    </w:p>
    <w:p w:rsidRDefault="00B123E6" w:rsidP="00B123E6" w:rsidR="00BB1D8D">
      <w:pPr>
        <w:spacing w:after="0"/>
        <w:ind w:left="4956"/>
        <w:jc w:val="center"/>
      </w:pPr>
      <w:r>
        <w:t>Melita Poljanec Bubaš</w:t>
      </w:r>
      <w:r w:rsidR="00BB1D8D">
        <w:t>, v.r.</w:t>
      </w:r>
    </w:p>
    <w:p w:rsidRDefault="00BB1D8D" w:rsidP="00B123E6" w:rsidR="00BB1D8D">
      <w:pPr>
        <w:spacing w:after="0"/>
        <w:ind w:left="4956"/>
        <w:jc w:val="center"/>
      </w:pPr>
    </w:p>
    <w:p w:rsidRDefault="00BB1D8D" w:rsidP="00B123E6" w:rsidR="008F28E3">
      <w:pPr>
        <w:spacing w:after="0"/>
        <w:ind w:left="4956"/>
        <w:jc w:val="center"/>
      </w:pPr>
      <w:r>
        <w:t xml:space="preserve">Za točnost otpravka-ovlašteni službenik: </w:t>
      </w:r>
      <w:r w:rsidR="008F28E3">
        <w:t xml:space="preserve">    </w:t>
      </w:r>
    </w:p>
    <w:p w:rsidRDefault="008F28E3" w:rsidP="008F28E3" w:rsidR="008F28E3">
      <w:pPr>
        <w:spacing w:after="0"/>
      </w:pPr>
      <w:r>
        <w:lastRenderedPageBreak/>
        <w:t>U</w:t>
      </w:r>
      <w:r w:rsidR="00B123E6">
        <w:t>puta o pravnom lijeku:</w:t>
      </w:r>
    </w:p>
    <w:p w:rsidRDefault="008F28E3" w:rsidP="008F28E3" w:rsidR="008F28E3">
      <w:pPr>
        <w:spacing w:after="0"/>
        <w:jc w:val="both"/>
      </w:pPr>
      <w:r>
        <w:t xml:space="preserve">Protiv ovoga rješenja svaki stečajni vjerovnik i dužnik mogu podnijeti žalbu u roku od osam dana, pismeno u </w:t>
      </w:r>
      <w:r w:rsidR="00B123E6">
        <w:t xml:space="preserve">četiri </w:t>
      </w:r>
      <w:r>
        <w:t xml:space="preserve">istovjetna primjerka, putem ovog suda, Visokom trgovačkom sudu Republike Hrvatske.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  <w:r>
        <w:t>DNA:</w:t>
      </w:r>
    </w:p>
    <w:p w:rsidRDefault="008F28E3" w:rsidP="008F28E3" w:rsidR="008F28E3">
      <w:pPr>
        <w:spacing w:after="0"/>
      </w:pPr>
      <w:r>
        <w:t xml:space="preserve">- </w:t>
      </w:r>
      <w:r w:rsidR="00B123E6">
        <w:t xml:space="preserve">dužniku AMRA d.o.o., Koprivnica, Tome Blažeka 5                                                                                        </w:t>
      </w:r>
      <w:r>
        <w:t xml:space="preserve">                </w:t>
      </w:r>
    </w:p>
    <w:p w:rsidRDefault="008F28E3" w:rsidP="008F28E3" w:rsidR="008F28E3">
      <w:pPr>
        <w:spacing w:after="0"/>
      </w:pPr>
      <w:r>
        <w:t xml:space="preserve">- </w:t>
      </w:r>
      <w:r w:rsidR="00BB1D8D">
        <w:t>predlagatelj Financijska agencija, Podružnica Varaždin, Augusta Cesarca 2</w:t>
      </w:r>
    </w:p>
    <w:p w:rsidRDefault="008F28E3" w:rsidP="008F28E3" w:rsidR="008F28E3">
      <w:pPr>
        <w:spacing w:after="0"/>
      </w:pPr>
      <w:r>
        <w:t>- stečajna e-Oglasna ploča suda</w:t>
      </w:r>
    </w:p>
    <w:p w:rsidRDefault="008F28E3" w:rsidP="008F28E3" w:rsidR="008F28E3">
      <w:pPr>
        <w:spacing w:after="0"/>
      </w:pPr>
    </w:p>
    <w:p w:rsidRDefault="00671542" w:rsidP="008F28E3" w:rsidR="00671542">
      <w:pPr>
        <w:spacing w:after="0"/>
      </w:pPr>
    </w:p>
    <w:sectPr w:rsidSect="00981C40" w:rsidR="00671542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14E" w:rsidP="00537B78" w:rsidR="0038414E">
      <w:r>
        <w:separator/>
      </w:r>
    </w:p>
  </w:endnote>
  <w:endnote w:id="0" w:type="continuationSeparator">
    <w:p w:rsidRDefault="0038414E" w:rsidP="00537B78" w:rsidR="00384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B8" w:rsidP="00B123E6" w:rsidR="00697CB8">
    <w:pPr>
      <w:pStyle w:val="Podnoje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14E" w:rsidP="00537B78" w:rsidR="0038414E">
      <w:r>
        <w:separator/>
      </w:r>
    </w:p>
  </w:footnote>
  <w:footnote w:id="0" w:type="continuationSeparator">
    <w:p w:rsidRDefault="0038414E" w:rsidP="00537B78" w:rsidR="00384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697CB8" w:rsidR="00697CB8" w:rsidRPr="00697C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D8D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114F8" w:rsidR="00B123E6" w:rsidRPr="00974EE9">
      <w:trPr>
        <w:jc w:val="right"/>
      </w:trPr>
      <w:tc>
        <w:tcPr>
          <w:tcW w:type="dxa" w:w="4320"/>
        </w:tcPr>
        <w:p w:rsidRDefault="00B123E6" w:rsidP="002114F8" w:rsidR="00B123E6" w:rsidRPr="00974EE9">
          <w:pPr>
            <w:pStyle w:val="VSVerzija"/>
            <w:jc w:val="right"/>
          </w:pPr>
          <w:r>
            <w:t>Poslovni broj: 2 St-424/2017-12</w:t>
          </w:r>
        </w:p>
      </w:tc>
    </w:tr>
  </w:tbl>
  <w:p w:rsidRDefault="0002578D" w:rsidP="00697CB8" w:rsidR="0002578D" w:rsidRPr="00180077">
    <w:pPr>
      <w:pStyle w:val="Zaglavlje"/>
      <w:jc w:val="left"/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38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3E6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57C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7C0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6D5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14E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97CB8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A37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760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8E3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37870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C5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23E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D8D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5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St-424/2017-12</izvorni_sadrzaj>
    <derivirana_varijabla naziv="DomainObject.Oznaka_1">St-424/2017-12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AMRA društvo s ograničenom odgovornošću za čišćenja, trgovinu i usluge zastupanog po punomoćniku Mirjana Ajkunić; Bojan Ajkunić</izvorni_sadrzaj>
    <derivirana_varijabla naziv="DomainObject.Predmet.ProtustrankaFormated_1">  AMRA društvo s ograničenom odgovornošću za čišćenja, trgovinu i usluge zastupanog po punomoćniku Mirjana Ajkunić; Bojan Ajkunić</derivirana_varijabla>
  </DomainObject.Predmet.ProtustrankaFormated>
  <DomainObject.Predmet.ProtustrankaFormatedOIB>
    <izvorni_sadrzaj>  AMRA društvo s ograničenom odgovornošću za čišćenja, trgovinu i usluge, OIB 10692469363 zastupanog po punomoćniku Mirjana Ajkunić; Bojan Ajkunić</izvorni_sadrzaj>
    <derivirana_varijabla naziv="DomainObject.Predmet.ProtustrankaFormatedOIB_1">  AMRA društvo s ograničenom odgovornošću za čišćenja, trgovinu i usluge, OIB 10692469363 zastupanog po punomoćniku Mirjana Ajkunić; Bojan Ajkunić</derivirana_varijabla>
  </DomainObject.Predmet.ProtustrankaFormatedOIB>
  <DomainObject.Predmet.ProtustrankaFormatedWithAdress>
    <izvorni_sadrzaj> AMRA društvo s ograničenom odgovornošću za čišćenja, trgovinu i usluge, Tome Blažeka 5, 48000 Koprivnica zastupanog po punomoćniku Mirjana Ajkunić; Bojan Ajkunić</izvorni_sadrzaj>
    <derivirana_varijabla naziv="DomainObject.Predmet.ProtustrankaFormatedWithAdress_1"> AMRA društvo s ograničenom odgovornošću za čišćenja, trgovinu i usluge, Tome Blažeka 5, 48000 Koprivnica zastupanog po punomoćniku Mirjana Ajkunić; Bojan Ajkunić</derivirana_varijabla>
  </DomainObject.Predmet.ProtustrankaFormatedWithAdress>
  <DomainObject.Predmet.ProtustrankaFormatedWithAdressOIB>
    <izvorni_sadrzaj> AMRA društvo s ograničenom odgovornošću za čišćenja, trgovinu i usluge, OIB 10692469363, Tome Blažeka 5, 48000 Koprivnica zastupanog po punomoćniku Mirjana Ajkunić; Bojan Ajkunić</izvorni_sadrzaj>
    <derivirana_varijabla naziv="DomainObject.Predmet.ProtustrankaFormatedWithAdressOIB_1"> AMRA društvo s ograničenom odgovornošću za čišćenja, trgovinu i usluge, OIB 10692469363, Tome Blažeka 5, 48000 Koprivnica zastupanog po punomoćniku Mirjana Ajkunić; Bojan Ajkunić</derivirana_varijabla>
  </DomainObject.Predmet.ProtustrankaFormatedWithAdressOIB>
  <DomainObject.Predmet.ProtustrankaWithAdress>
    <izvorni_sadrzaj>AMRA društvo s ograničenom odgovornošću za čišćenja, trgovinu i usluge Tome Blažeka 5, 48000 Koprivnica</izvorni_sadrzaj>
    <derivirana_varijabla naziv="DomainObject.Predmet.ProtustrankaWithAdress_1">AMRA društvo s ograničenom odgovornošću za čišćenja, trgovinu i usluge Tome Blažeka 5, 48000 Koprivnica</derivirana_varijabla>
  </DomainObject.Predmet.ProtustrankaWithAdress>
  <DomainObject.Predmet.ProtustrankaWithAdressOIB>
    <izvorni_sadrzaj>AMRA društvo s ograničenom odgovornošću za čišćenja, trgovinu i usluge, OIB 10692469363, Tome Blažeka 5, 48000 Koprivnica</izvorni_sadrzaj>
    <derivirana_varijabla naziv="DomainObject.Predmet.ProtustrankaWithAdressOIB_1">AMRA društvo s ograničenom odgovornošću za čišćenja, trgovinu i usluge, OIB 10692469363, Tome Blažeka 5, 48000 Koprivnica</derivirana_varijabla>
  </DomainObject.Predmet.ProtustrankaWithAdressOIB>
  <DomainObject.Predmet.ProtustrankaNazivFormated>
    <izvorni_sadrzaj>AMRA društvo s ograničenom odgovornošću za čišćenja, trgovinu i usluge</izvorni_sadrzaj>
    <derivirana_varijabla naziv="DomainObject.Predmet.ProtustrankaNazivFormated_1">AMRA društvo s ograničenom odgovornošću za čišćenja, trgovinu i usluge</derivirana_varijabla>
  </DomainObject.Predmet.ProtustrankaNazivFormated>
  <DomainObject.Predmet.ProtustrankaNazivFormatedOIB>
    <izvorni_sadrzaj>AMRA društvo s ograničenom odgovornošću za čišćenja, trgovinu i usluge, OIB 10692469363</izvorni_sadrzaj>
    <derivirana_varijabla naziv="DomainObject.Predmet.ProtustrankaNazivFormatedOIB_1">AMRA društvo s ograničenom odgovornošću za čišćenja, trgovinu i usluge, OIB 10692469363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5855.20</izvorni_sadrzaj>
    <derivirana_varijabla naziv="DomainObject.Predmet.TrenutnaVrijednost_1">5855.20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AMRA društvo s ograničenom odgovornošću za čišćenja, trgovinu i usluge zastupanog po punomoćniku Mirjana Ajkunić; Bojan Ajkunić</item>
    </izvorni_sadrzaj>
    <derivirana_varijabla naziv="DomainObject.Predmet.ProtuStrankaListFormated_1">
      <item>AMRA društvo s ograničenom odgovornošću za čišćenja, trgovinu i usluge zastupanog po punomoćniku Mirjana Ajkunić; Bojan Ajkunić</item>
    </derivirana_varijabla>
  </DomainObject.Predmet.ProtuStrankaListFormated>
  <DomainObject.Predmet.ProtuStrankaListFormatedOIB>
    <izvorni_sadrzaj>
      <item>AMRA društvo s ograničenom odgovornošću za čišćenja, trgovinu i usluge, OIB 10692469363 zastupanog po punomoćniku Mirjana Ajkunić; Bojan Ajkunić</item>
    </izvorni_sadrzaj>
    <derivirana_varijabla naziv="DomainObject.Predmet.ProtuStrankaListFormatedOIB_1">
      <item>AMRA društvo s ograničenom odgovornošću za čišćenja, trgovinu i usluge, OIB 10692469363 zastupanog po punomoćniku Mirjana Ajkunić; Bojan Ajkunić</item>
    </derivirana_varijabla>
  </DomainObject.Predmet.ProtuStrankaListFormatedOIB>
  <DomainObject.Predmet.ProtuStrankaListFormatedWithAdress>
    <izvorni_sadrzaj>
      <item>AMRA društvo s ograničenom odgovornošću za čišćenja, trgovinu i usluge, Tome Blažeka 5, 48000 Koprivnica zastupanog po punomoćniku Mirjana Ajkunić; Bojan Ajkunić</item>
    </izvorni_sadrzaj>
    <derivirana_varijabla naziv="DomainObject.Predmet.ProtuStrankaListFormatedWithAdress_1">
      <item>AMRA društvo s ograničenom odgovornošću za čišćenja, trgovinu i usluge, Tome Blažeka 5, 48000 Koprivnica zastupanog po punomoćniku Mirjana Ajkunić; Bojan Ajkunić</item>
    </derivirana_varijabla>
  </DomainObject.Predmet.ProtuStrankaListFormatedWithAdress>
  <DomainObject.Predmet.ProtuStrankaListFormatedWithAdressOIB>
    <izvorni_sadrzaj>
      <item>AMRA društvo s ograničenom odgovornošću za čišćenja, trgovinu i usluge, OIB 10692469363, Tome Blažeka 5, 48000 Koprivnica zastupanog po punomoćniku Mirjana Ajkunić; Bojan Ajkunić</item>
    </izvorni_sadrzaj>
    <derivirana_varijabla naziv="DomainObject.Predmet.ProtuStrankaListFormatedWithAdressOIB_1">
      <item>AMRA društvo s ograničenom odgovornošću za čišćenja, trgovinu i usluge, OIB 10692469363, Tome Blažeka 5, 48000 Koprivnica zastupanog po punomoćniku Mirjana Ajkunić; Bojan Ajkunić</item>
    </derivirana_varijabla>
  </DomainObject.Predmet.ProtuStrankaListFormatedWithAdressOIB>
  <DomainObject.Predmet.ProtuStrankaListNazivFormated>
    <izvorni_sadrzaj>
      <item>AMRA društvo s ograničenom odgovornošću za čišćenja, trgovinu i usluge</item>
    </izvorni_sadrzaj>
    <derivirana_varijabla naziv="DomainObject.Predmet.ProtuStrankaListNazivFormated_1">
      <item>AMRA društvo s ograničenom odgovornošću za čišćenja, trgovinu i usluge</item>
    </derivirana_varijabla>
  </DomainObject.Predmet.ProtuStrankaListNazivFormated>
  <DomainObject.Predmet.ProtuStrankaListNazivFormatedOIB>
    <izvorni_sadrzaj>
      <item>AMRA društvo s ograničenom odgovornošću za čišćenja, trgovinu i usluge, OIB 10692469363</item>
    </izvorni_sadrzaj>
    <derivirana_varijabla naziv="DomainObject.Predmet.ProtuStrankaListNazivFormatedOIB_1">
      <item>AMRA društvo s ograničenom odgovornošću za čišćenja, trgovinu i usluge, OIB 10692469363</item>
    </derivirana_varijabla>
  </DomainObject.Predmet.ProtuStrankaListNazivFormatedOIB>
  <DomainObject.Predmet.OstaliListFormated>
    <izvorni_sadrzaj>
      <item>Sudski registar</item>
      <item>Bojan Ajkunić punomoćnik sudionika u postupku AMRA društvo s ograničenom odgovornošću za čišćenja, trgovinu i usluge</item>
      <item>Mirjana Ajkunić punomoćnik sudionika u postupku AMRA društvo s ograničenom odgovornošću za čišćenja, trgovinu i usluge</item>
      <item>Snježana Kečanović</item>
    </izvorni_sadrzaj>
    <derivirana_varijabla naziv="DomainObject.Predmet.OstaliListFormated_1">
      <item>Sudski registar</item>
      <item>Bojan Ajkunić punomoćnik sudionika u postupku AMRA društvo s ograničenom odgovornošću za čišćenja, trgovinu i usluge</item>
      <item>Mirjana Ajkunić punomoćnik sudionika u postupku AMRA društvo s ograničenom odgovornošću za čišćenja, trgovinu i usluge</item>
      <item>Snježana Kečanović</item>
    </derivirana_varijabla>
  </DomainObject.Predmet.OstaliListFormated>
  <DomainObject.Predmet.OstaliListFormatedOIB>
    <izvorni_sadrzaj>
      <item>Sudski registar</item>
      <item>Bojan Ajkunić, OIB 43076014242 punomoćnik sudionika u postupku AMRA društvo s ograničenom odgovornošću za čišćenja, trgovinu i usluge</item>
      <item>Mirjana Ajkunić, OIB 45724763870 punomoćnik sudionika u postupku AMRA društvo s ograničenom odgovornošću za čišćenja, trgovinu i usluge</item>
      <item>Snježana Kečanović, OIB 53387169737</item>
    </izvorni_sadrzaj>
    <derivirana_varijabla naziv="DomainObject.Predmet.OstaliListFormatedOIB_1">
      <item>Sudski registar</item>
      <item>Bojan Ajkunić, OIB 43076014242 punomoćnik sudionika u postupku AMRA društvo s ograničenom odgovornošću za čišćenja, trgovinu i usluge</item>
      <item>Mirjana Ajkunić, OIB 45724763870 punomoćnik sudionika u postupku AMRA društvo s ograničenom odgovornošću za čišćenja, trgovinu i usluge</item>
      <item>Snježana Kečanović, OIB 53387169737</item>
    </derivirana_varijabla>
  </DomainObject.Predmet.OstaliListFormatedOIB>
  <DomainObject.Predmet.OstaliListFormatedWithAdress>
    <izvorni_sadrzaj>
      <item>Sudski registar</item>
      <item>Bojan Ajkunić, Tome Blažeka 5, 48000 Koprivnica punomoćnik sudionika u postupku AMRA društvo s ograničenom odgovornošću za čišćenja, trgovinu i usluge</item>
      <item>Mirjana Ajkunić, Tome Blažeka 5, 48000 Koprivnica punomoćnik sudionika u postupku AMRA društvo s ograničenom odgovornošću za čišćenja, trgovinu i usluge</item>
      <item>Snježana Kečanović, Voćarski Put 18, 48000 Koprivnica</item>
    </izvorni_sadrzaj>
    <derivirana_varijabla naziv="DomainObject.Predmet.OstaliListFormatedWithAdress_1">
      <item>Sudski registar</item>
      <item>Bojan Ajkunić, Tome Blažeka 5, 48000 Koprivnica punomoćnik sudionika u postupku AMRA društvo s ograničenom odgovornošću za čišćenja, trgovinu i usluge</item>
      <item>Mirjana Ajkunić, Tome Blažeka 5, 48000 Koprivnica punomoćnik sudionika u postupku AMRA društvo s ograničenom odgovornošću za čišćenja, trgovinu i usluge</item>
      <item>Snježana Kečanović, Voćarski Put 18, 48000 Koprivnica</item>
    </derivirana_varijabla>
  </DomainObject.Predmet.OstaliListFormatedWithAdress>
  <DomainObject.Predmet.OstaliListFormatedWithAdressOIB>
    <izvorni_sadrzaj>
      <item>Sudski registar</item>
      <item>Bojan Ajkunić, OIB 43076014242, Tome Blažeka 5, 48000 Koprivnica punomoćnik sudionika u postupku AMRA društvo s ograničenom odgovornošću za čišćenja, trgovinu i usluge</item>
      <item>Mirjana Ajkunić, OIB 45724763870, Tome Blažeka 5, 48000 Koprivnica punomoćnik sudionika u postupku AMRA društvo s ograničenom odgovornošću za čišćenja, trgovinu i usluge</item>
      <item>Snježana Kečanović, OIB 53387169737, Voćarski Put 18, 48000 Koprivnica</item>
    </izvorni_sadrzaj>
    <derivirana_varijabla naziv="DomainObject.Predmet.OstaliListFormatedWithAdressOIB_1">
      <item>Sudski registar</item>
      <item>Bojan Ajkunić, OIB 43076014242, Tome Blažeka 5, 48000 Koprivnica punomoćnik sudionika u postupku AMRA društvo s ograničenom odgovornošću za čišćenja, trgovinu i usluge</item>
      <item>Mirjana Ajkunić, OIB 45724763870, Tome Blažeka 5, 48000 Koprivnica punomoćnik sudionika u postupku AMRA društvo s ograničenom odgovornošću za čišćenja, trgovinu i usluge</item>
      <item>Snježana Kečanović, OIB 53387169737, Voćarski Put 18, 48000 Koprivnica</item>
    </derivirana_varijabla>
  </DomainObject.Predmet.OstaliListFormatedWithAdressOIB>
  <DomainObject.Predmet.OstaliListNazivFormated>
    <izvorni_sadrzaj>
      <item>Sudski registar</item>
      <item>Bojan Ajkunić</item>
      <item>Mirjana Ajkunić</item>
      <item>Snježana Kečanović</item>
    </izvorni_sadrzaj>
    <derivirana_varijabla naziv="DomainObject.Predmet.OstaliListNazivFormated_1">
      <item>Sudski registar</item>
      <item>Bojan Ajkunić</item>
      <item>Mirjana Ajkunić</item>
      <item>Snježana Kečanović</item>
    </derivirana_varijabla>
  </DomainObject.Predmet.OstaliListNazivFormated>
  <DomainObject.Predmet.OstaliListNazivFormatedOIB>
    <izvorni_sadrzaj>
      <item>Sudski registar</item>
      <item>Bojan Ajkunić, OIB 43076014242</item>
      <item>Mirjana Ajkunić, OIB 45724763870</item>
      <item>Snježana Kečanović, OIB 53387169737</item>
    </izvorni_sadrzaj>
    <derivirana_varijabla naziv="DomainObject.Predmet.OstaliListNazivFormatedOIB_1">
      <item>Sudski registar</item>
      <item>Bojan Ajkunić, OIB 43076014242</item>
      <item>Mirjana Ajkunić, OIB 45724763870</item>
      <item>Snježana Kečanović, OIB 53387169737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St-424/2017-12</izvorni_sadrzaj>
    <derivirana_varijabla naziv="DomainObject.PoslovniBrojDokumenta_1">St-424/2017-12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AMRA društvo s ograničenom odgovornošću za čišćenja, trgovinu i usluge</izvorni_sadrzaj>
    <derivirana_varijabla naziv="DomainObject.Predmet.ProtustrankaIDrugi_1">AMRA društvo s ograničenom odgovornošću za čišćenja,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AMRA društvo s ograničenom odgovornošću za čišćenja, trgovinu i usluge, OIB 10692469363, Tome Blažeka 5, 48000 Koprivnica</izvorni_sadrzaj>
    <derivirana_varijabla naziv="DomainObject.Predmet.ProtustrankaIDrugiAdressOIB_1">AMRA društvo s ograničenom odgovornošću za čišćenja, trgovinu i usluge, OIB 10692469363, Tome Blažeka 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AMRA društvo s ograničenom odgovornošću za čišćenja, trgovinu i usluge</item>
      <item>Sudski registar</item>
      <item>Bojan Ajkunić</item>
      <item>Mirjana Ajkunić</item>
      <item>Snježana Kečanović</item>
    </izvorni_sadrzaj>
    <derivirana_varijabla naziv="DomainObject.Predmet.SudioniciListNaziv_1">
      <item>Financijska agencija</item>
      <item>AMRA društvo s ograničenom odgovornošću za čišćenja, trgovinu i usluge</item>
      <item>Sudski registar</item>
      <item>Bojan Ajkunić</item>
      <item>Mirjana Ajkunić</item>
      <item>Snježana Kečanović</item>
    </derivirana_varijabla>
  </DomainObject.Predmet.SudioniciListNaziv>
  <DomainObject.Predmet.SudioniciListAdressOIB>
    <izvorni_sadrzaj>
      <item>Financijska agencija, OIB 85821130368, Ulica grada Vukovara 70,10000 Zagreb</item>
      <item>AMRA društvo s ograničenom odgovornošću za čišćenja, trgovinu i usluge, OIB 10692469363, Tome Blažeka 5,48000 Koprivnica</item>
      <item>Sudski registar</item>
      <item>Bojan Ajkunić, OIB 43076014242, Tome Blažeka 5,48000 Koprivnica</item>
      <item>Mirjana Ajkunić, OIB 45724763870, Tome Blažeka 5,48000 Koprivnica</item>
      <item>Snježana Kečanović, OIB 53387169737, Voćarski Put 18,48000 Koprivnica</item>
    </izvorni_sadrzaj>
    <derivirana_varijabla naziv="DomainObject.Predmet.SudioniciListAdressOIB_1">
      <item>Financijska agencija, OIB 85821130368, Ulica grada Vukovara 70,10000 Zagreb</item>
      <item>AMRA društvo s ograničenom odgovornošću za čišćenja, trgovinu i usluge, OIB 10692469363, Tome Blažeka 5,48000 Koprivnica</item>
      <item>Sudski registar</item>
      <item>Bojan Ajkunić, OIB 43076014242, Tome Blažeka 5,48000 Koprivnica</item>
      <item>Mirjana Ajkunić, OIB 45724763870, Tome Blažeka 5,48000 Koprivnica</item>
      <item>Snježana Kečanović, OIB 53387169737, Voćarski Put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93677-149C-4ED0-B533-CC2CC8162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1677</properties:Characters>
  <properties:Lines>60</properties:Lines>
  <properties:Paragraphs>24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2018-01-02T13:05:00Z</cp:lastPrinted>
  <dcterms:modified xmlns:xsi="http://www.w3.org/2001/XMLSchema-instance" xsi:type="dcterms:W3CDTF">2018-01-02T13:05:00Z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St-424/2017-12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