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fb51" w14:paraId="bd2fb51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6374BA">
        <w:t>573/15-7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652F1F" w:rsidR="00AA5237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652F1F">
        <w:t>, OIB 85821130368</w:t>
      </w:r>
      <w:r w:rsidR="00745C8F">
        <w:t xml:space="preserve"> od </w:t>
      </w:r>
      <w:r w:rsidR="001537CE">
        <w:t>9</w:t>
      </w:r>
      <w:r w:rsidR="005E6FD0">
        <w:t>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1537CE">
        <w:t>UDRUGA PROIZVOĐAČA POVRĆA ZADARSKE ŽUPANIJE, Polača, Polača, OIB 09356749532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434812">
        <w:t>8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652F1F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1537CE">
        <w:t>UDRUGA PROIZVOĐAČA POVRĆA ZADARSKE ŽUPANIJE, Polača, Polača, OIB 09356749532</w:t>
      </w:r>
      <w:r w:rsidR="008F77CD">
        <w:t xml:space="preserve"> </w:t>
      </w:r>
      <w:r w:rsidR="00AB42D5">
        <w:t>s danom 1</w:t>
      </w:r>
      <w:r w:rsidR="00434812">
        <w:t>8</w:t>
      </w:r>
      <w:r w:rsidR="00AB42D5">
        <w:t xml:space="preserve">. ožujka 2016. u </w:t>
      </w:r>
      <w:r w:rsidR="00652F1F">
        <w:t>13,20</w:t>
      </w:r>
      <w:r w:rsidR="004B52DA">
        <w:t xml:space="preserve">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652F1F" w:rsidR="00670F33" w:rsidRPr="002B5AAE">
      <w:pPr>
        <w:spacing w:lineRule="auto" w:line="276" w:after="200"/>
        <w:ind w:hanging="705" w:left="705"/>
      </w:pPr>
      <w:r w:rsidRPr="002B5AAE">
        <w:t>I</w:t>
      </w:r>
      <w:r w:rsidR="00AB42D5">
        <w:t>I</w:t>
      </w:r>
      <w:r w:rsidRPr="002B5AAE">
        <w:t>.</w:t>
      </w:r>
      <w:r w:rsidRPr="00652F1F">
        <w:rPr>
          <w:b/>
        </w:rPr>
        <w:tab/>
      </w:r>
      <w:r w:rsidRPr="002B5AAE">
        <w:t xml:space="preserve">Stečajnim upraviteljem imenuje se </w:t>
      </w:r>
      <w:r w:rsidR="00652F1F" w:rsidRPr="00C911AF">
        <w:t>KRALJIČKOVIĆ HRVOJE iz Zagreba, Trg hrvatskih velikana 4, OIB: 63875916042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1537CE">
        <w:t>UDRUGA PROIZVOĐAČA POVRĆA ZADARSKE ŽUPANIJE, Polača, Polača, OIB 09356749532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652F1F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1537CE">
        <w:t>9</w:t>
      </w:r>
      <w:r w:rsidR="005E6FD0">
        <w:t>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1537CE">
        <w:t>887</w:t>
      </w:r>
      <w:r w:rsidR="00C45A25">
        <w:t xml:space="preserve"> </w:t>
      </w:r>
      <w:r w:rsidRPr="00B604B0">
        <w:t xml:space="preserve">dana u ukupnom iznosu od </w:t>
      </w:r>
      <w:r w:rsidR="001537CE">
        <w:t>13.264,89</w:t>
      </w:r>
      <w:r w:rsidR="00C45A25">
        <w:t xml:space="preserve"> </w:t>
      </w:r>
      <w:r w:rsidRPr="00B604B0">
        <w:t>kuna, da nema zaposlenih,</w:t>
      </w:r>
      <w:r w:rsidR="00652F1F">
        <w:t xml:space="preserve"> ima otvoren račun kod OTP banke d.d.,</w:t>
      </w:r>
      <w:r w:rsidRPr="00B604B0">
        <w:t xml:space="preserve">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652F1F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>dana 18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="00652F1F">
        <w:tab/>
      </w:r>
      <w:r w:rsidR="00652F1F">
        <w:tab/>
      </w:r>
      <w:r w:rsidR="00652F1F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652F1F" w:rsidP="000E3B4A" w:rsidR="00652F1F"/>
    <w:p w:rsidRDefault="00652F1F" w:rsidP="000E3B4A" w:rsidR="00652F1F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652F1F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652F1F">
        <w:t xml:space="preserve"> rješenja radi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8F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6374BA" w:rsidRPr="00AB42D5">
      <w:t>Poslovni broj: 5</w:t>
    </w:r>
    <w:r w:rsidR="006374BA">
      <w:t xml:space="preserve"> St-573/15-7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37CE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162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4F68F5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374BA"/>
    <w:rsid w:val="00651C48"/>
    <w:rsid w:val="00652F1F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60EF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8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8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St-573/2015</izvorni_sadrzaj>
    <derivirana_varijabla naziv="DomainObject.Predmet.OznakaBroj_1">St-573/2015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PROIZVOĐAČA POVRĆA ZADARSKE ŽUPANIJE</izvorni_sadrzaj>
    <derivirana_varijabla naziv="DomainObject.Predmet.ProtustrankaFormated_1">  UDRUGA PROIZVOĐAČA POVRĆA ZADARSKE ŽUPANIJE</derivirana_varijabla>
  </DomainObject.Predmet.ProtustrankaFormated>
  <DomainObject.Predmet.ProtustrankaFormatedOIB>
    <izvorni_sadrzaj>  UDRUGA PROIZVOĐAČA POVRĆA ZADARSKE ŽUPANIJE, OIB 09356749532</izvorni_sadrzaj>
    <derivirana_varijabla naziv="DomainObject.Predmet.ProtustrankaFormatedOIB_1">  UDRUGA PROIZVOĐAČA POVRĆA ZADARSKE ŽUPANIJE, OIB 09356749532</derivirana_varijabla>
  </DomainObject.Predmet.ProtustrankaFormatedOIB>
  <DomainObject.Predmet.ProtustrankaFormatedWithAdress>
    <izvorni_sadrzaj> UDRUGA PROIZVOĐAČA POVRĆA ZADARSKE ŽUPANIJE, nepoznato 0, 23210 Polača</izvorni_sadrzaj>
    <derivirana_varijabla naziv="DomainObject.Predmet.ProtustrankaFormatedWithAdress_1"> UDRUGA PROIZVOĐAČA POVRĆA ZADARSKE ŽUPANIJE, nepoznato 0, 23210 Polača</derivirana_varijabla>
  </DomainObject.Predmet.ProtustrankaFormatedWithAdress>
  <DomainObject.Predmet.ProtustrankaFormatedWithAdressOIB>
    <izvorni_sadrzaj> UDRUGA PROIZVOĐAČA POVRĆA ZADARSKE ŽUPANIJE, OIB 09356749532, nepoznato 0, 23210 Polača</izvorni_sadrzaj>
    <derivirana_varijabla naziv="DomainObject.Predmet.ProtustrankaFormatedWithAdressOIB_1"> UDRUGA PROIZVOĐAČA POVRĆA ZADARSKE ŽUPANIJE, OIB 09356749532, nepoznato 0, 23210 Polača</derivirana_varijabla>
  </DomainObject.Predmet.ProtustrankaFormatedWithAdressOIB>
  <DomainObject.Predmet.ProtustrankaWithAdress>
    <izvorni_sadrzaj>UDRUGA PROIZVOĐAČA POVRĆA ZADARSKE ŽUPANIJE nepoznato 0, 23210 Polača</izvorni_sadrzaj>
    <derivirana_varijabla naziv="DomainObject.Predmet.ProtustrankaWithAdress_1">UDRUGA PROIZVOĐAČA POVRĆA ZADARSKE ŽUPANIJE nepoznato 0, 23210 Polača</derivirana_varijabla>
  </DomainObject.Predmet.ProtustrankaWithAdress>
  <DomainObject.Predmet.ProtustrankaWithAdressOIB>
    <izvorni_sadrzaj>UDRUGA PROIZVOĐAČA POVRĆA ZADARSKE ŽUPANIJE, OIB 09356749532, nepoznato 0, 23210 Polača</izvorni_sadrzaj>
    <derivirana_varijabla naziv="DomainObject.Predmet.ProtustrankaWithAdressOIB_1">UDRUGA PROIZVOĐAČA POVRĆA ZADARSKE ŽUPANIJE, OIB 09356749532, nepoznato 0, 23210 Polača</derivirana_varijabla>
  </DomainObject.Predmet.ProtustrankaWithAdressOIB>
  <DomainObject.Predmet.ProtustrankaNazivFormated>
    <izvorni_sadrzaj>UDRUGA PROIZVOĐAČA POVRĆA ZADARSKE ŽUPANIJE</izvorni_sadrzaj>
    <derivirana_varijabla naziv="DomainObject.Predmet.ProtustrankaNazivFormated_1">UDRUGA PROIZVOĐAČA POVRĆA ZADARSKE ŽUPANIJE</derivirana_varijabla>
  </DomainObject.Predmet.ProtustrankaNazivFormated>
  <DomainObject.Predmet.ProtustrankaNazivFormatedOIB>
    <izvorni_sadrzaj>UDRUGA PROIZVOĐAČA POVRĆA ZADARSKE ŽUPANIJE, OIB 09356749532</izvorni_sadrzaj>
    <derivirana_varijabla naziv="DomainObject.Predmet.ProtustrankaNazivFormatedOIB_1">UDRUGA PROIZVOĐAČA POVRĆA ZADARSKE ŽUPANIJE, OIB 09356749532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13264.89</izvorni_sadrzaj>
    <derivirana_varijabla naziv="DomainObject.Predmet.TrenutnaVrijednost_1">13264.89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PROIZVOĐAČA POVRĆA ZADARSKE ŽUPANIJE</item>
    </izvorni_sadrzaj>
    <derivirana_varijabla naziv="DomainObject.Predmet.ProtuStrankaListFormated_1">
      <item>UDRUGA PROIZVOĐAČA POVRĆA ZADARSKE ŽUPANIJE</item>
    </derivirana_varijabla>
  </DomainObject.Predmet.ProtuStrankaListFormated>
  <DomainObject.Predmet.ProtuStrankaListFormatedOIB>
    <izvorni_sadrzaj>
      <item>UDRUGA PROIZVOĐAČA POVRĆA ZADARSKE ŽUPANIJE, OIB 09356749532</item>
    </izvorni_sadrzaj>
    <derivirana_varijabla naziv="DomainObject.Predmet.ProtuStrankaListFormatedOIB_1">
      <item>UDRUGA PROIZVOĐAČA POVRĆA ZADARSKE ŽUPANIJE, OIB 09356749532</item>
    </derivirana_varijabla>
  </DomainObject.Predmet.ProtuStrankaListFormatedOIB>
  <DomainObject.Predmet.ProtuStrankaListFormatedWithAdress>
    <izvorni_sadrzaj>
      <item>UDRUGA PROIZVOĐAČA POVRĆA ZADARSKE ŽUPANIJE, nepoznato 0, 23210 Polača</item>
    </izvorni_sadrzaj>
    <derivirana_varijabla naziv="DomainObject.Predmet.ProtuStrankaListFormatedWithAdress_1">
      <item>UDRUGA PROIZVOĐAČA POVRĆA ZADARSKE ŽUPANIJE, nepoznato 0, 23210 Polača</item>
    </derivirana_varijabla>
  </DomainObject.Predmet.ProtuStrankaListFormatedWithAdress>
  <DomainObject.Predmet.ProtuStrankaListFormatedWithAdressOIB>
    <izvorni_sadrzaj>
      <item>UDRUGA PROIZVOĐAČA POVRĆA ZADARSKE ŽUPANIJE, OIB 09356749532, nepoznato 0, 23210 Polača</item>
    </izvorni_sadrzaj>
    <derivirana_varijabla naziv="DomainObject.Predmet.ProtuStrankaListFormatedWithAdressOIB_1">
      <item>UDRUGA PROIZVOĐAČA POVRĆA ZADARSKE ŽUPANIJE, OIB 09356749532, nepoznato 0, 23210 Polača</item>
    </derivirana_varijabla>
  </DomainObject.Predmet.ProtuStrankaListFormatedWithAdressOIB>
  <DomainObject.Predmet.ProtuStrankaListNazivFormated>
    <izvorni_sadrzaj>
      <item>UDRUGA PROIZVOĐAČA POVRĆA ZADARSKE ŽUPANIJE</item>
    </izvorni_sadrzaj>
    <derivirana_varijabla naziv="DomainObject.Predmet.ProtuStrankaListNazivFormated_1">
      <item>UDRUGA PROIZVOĐAČA POVRĆA ZADARSKE ŽUPANIJE</item>
    </derivirana_varijabla>
  </DomainObject.Predmet.ProtuStrankaListNazivFormated>
  <DomainObject.Predmet.ProtuStrankaListNazivFormatedOIB>
    <izvorni_sadrzaj>
      <item>UDRUGA PROIZVOĐAČA POVRĆA ZADARSKE ŽUPANIJE, OIB 09356749532</item>
    </izvorni_sadrzaj>
    <derivirana_varijabla naziv="DomainObject.Predmet.ProtuStrankaListNazivFormatedOIB_1">
      <item>UDRUGA PROIZVOĐAČA POVRĆA ZADARSKE ŽUPANIJE, OIB 09356749532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PROIZVOĐAČA POVRĆA ZADARSKE ŽUPANIJE</izvorni_sadrzaj>
    <derivirana_varijabla naziv="DomainObject.Predmet.ProtustrankaIDrugi_1">UDRUGA PROIZVOĐAČA POVRĆA ZADARSKE ŽUPANIJE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PROIZVOĐAČA POVRĆA ZADARSKE ŽUPANIJE, OIB 09356749532, nepoznato 0, 23210 Polača</izvorni_sadrzaj>
    <derivirana_varijabla naziv="DomainObject.Predmet.ProtustrankaIDrugiAdressOIB_1">UDRUGA PROIZVOĐAČA POVRĆA ZADARSKE ŽUPANIJE, OIB 09356749532, nepoznato 0,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PROIZVOĐAČA POVRĆA ZADARSKE ŽUPANIJE</item>
    </izvorni_sadrzaj>
    <derivirana_varijabla naziv="DomainObject.Predmet.SudioniciListNaziv_1">
      <item>Fina</item>
      <item>UDRUGA PROIZVOĐAČA POVRĆA ZADARSKE ŽUPANIJE</item>
    </derivirana_varijabla>
  </DomainObject.Predmet.SudioniciListNaziv>
  <DomainObject.Predmet.SudioniciListAdressOIB>
    <izvorni_sadrzaj>
      <item>Fina, OIB 85821130368</item>
      <item>UDRUGA PROIZVOĐAČA POVRĆA ZADARSKE ŽUPANIJE, OIB 09356749532, nepoznato 0,23210 Polača</item>
    </izvorni_sadrzaj>
    <derivirana_varijabla naziv="DomainObject.Predmet.SudioniciListAdressOIB_1">
      <item>Fina, OIB 85821130368</item>
      <item>UDRUGA PROIZVOĐAČA POVRĆA ZADARSKE ŽUPANIJE, OIB 09356749532, nepoznato 0,23210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09356749532</item>
    </izvorni_sadrzaj>
    <derivirana_varijabla naziv="DomainObject.Predmet.SudioniciListNazivOIB_1">
      <item>, OIB 85821130368</item>
      <item>, OIB 09356749532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4752</properties:Characters>
  <properties:Lines>122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2016-03-10T13:19:00Z</dcterms:created>
  <dc:creator>Administrator</dc:creator>
  <cp:lastModifiedBy>Vedrana Raspović</cp:lastModifiedBy>
  <cp:lastPrinted>2016-02-26T12:58:00Z</cp:lastPrinted>
  <dcterms:modified xmlns:xsi="http://www.w3.org/2001/XMLSchema-instance" xsi:type="dcterms:W3CDTF">2016-03-18T12:21:00Z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