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240a2" w14:paraId="25240a2" w:rsidRDefault="00056A75" w:rsidP="00BD3394" w:rsidR="00056A75">
      <w:pPr>
        <w:jc w:val="center"/>
        <w15:collapsed w:val="false"/>
      </w:pPr>
      <w:bookmarkStart w:name="_GoBack" w:id="0"/>
      <w:bookmarkEnd w:id="0"/>
      <w:r w:rsidRPr="00267DA6">
        <w:t xml:space="preserve">                                                                                                           </w:t>
      </w:r>
      <w:r w:rsidR="00A77BB3" w:rsidRPr="00267DA6">
        <w:t xml:space="preserve">                </w:t>
      </w:r>
      <w:r w:rsidRPr="00267DA6">
        <w:t xml:space="preserve">  </w:t>
      </w:r>
      <w:r w:rsidR="00A77BB3" w:rsidRPr="00267DA6">
        <w:t>4</w:t>
      </w:r>
      <w:r w:rsidRPr="00267DA6">
        <w:t xml:space="preserve">  St-</w:t>
      </w:r>
      <w:r w:rsidR="00DB666C">
        <w:t>4340</w:t>
      </w:r>
      <w:r w:rsidR="000C46EC">
        <w:t>/1</w:t>
      </w:r>
      <w:r w:rsidR="00F77ECE">
        <w:t>6</w:t>
      </w:r>
    </w:p>
    <w:p w:rsidRDefault="000C46EC" w:rsidP="000C46EC" w:rsidR="006B0440" w:rsidRPr="00267DA6">
      <w:pPr>
        <w:tabs>
          <w:tab w:pos="395" w:val="left"/>
        </w:tabs>
      </w:pPr>
      <w:r>
        <w:tab/>
      </w:r>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83EDF" w:rsidP="00C83EDF" w:rsidR="00056A75" w:rsidRPr="00267DA6">
      <w:pPr>
        <w:jc w:val="both"/>
      </w:pPr>
      <w:r>
        <w:t>REPUBLIKA HRVATSKA</w:t>
      </w:r>
    </w:p>
    <w:p w:rsidRDefault="00C83EDF" w:rsidP="00C83EDF" w:rsidR="00056A75">
      <w:pPr>
        <w:jc w:val="both"/>
      </w:pPr>
      <w:r>
        <w:t>TRGOVAČKI SUD U ZAGREBU</w:t>
      </w:r>
    </w:p>
    <w:p w:rsidRDefault="00C83EDF" w:rsidP="00C83EDF" w:rsidR="00056A75">
      <w:pPr>
        <w:jc w:val="both"/>
      </w:pPr>
      <w:r>
        <w:t xml:space="preserve">STALNA SLUŽBA </w:t>
      </w:r>
    </w:p>
    <w:p w:rsidRDefault="005C24C0" w:rsidP="00C83EDF" w:rsidR="005C24C0">
      <w:pPr>
        <w:jc w:val="both"/>
      </w:pPr>
      <w:r>
        <w:t xml:space="preserve">Karlovac, </w:t>
      </w:r>
      <w:r w:rsidR="00DB666C">
        <w:t>Trg hrvatskih branitelja 1</w:t>
      </w:r>
    </w:p>
    <w:p w:rsidRDefault="005C24C0" w:rsidP="00C83EDF" w:rsidR="005C24C0">
      <w:pPr>
        <w:jc w:val="both"/>
      </w:pPr>
    </w:p>
    <w:p w:rsidRDefault="005C24C0" w:rsidP="00A77BB3" w:rsidR="00A77BB3" w:rsidRPr="00F77ECE">
      <w:pPr>
        <w:jc w:val="center"/>
      </w:pPr>
      <w:r w:rsidRPr="00F77ECE">
        <w:t>REPUBLIKA HRVATSKA</w:t>
      </w:r>
    </w:p>
    <w:p w:rsidRDefault="00A77BB3" w:rsidP="00A77BB3" w:rsidR="002E71E9" w:rsidRPr="00F77ECE">
      <w:pPr>
        <w:jc w:val="center"/>
      </w:pPr>
      <w:r w:rsidRPr="00F77ECE">
        <w:t>R J E Š E N J E</w:t>
      </w:r>
    </w:p>
    <w:p w:rsidRDefault="000C46EC" w:rsidP="00BD3394" w:rsidR="000C46EC" w:rsidRPr="00F77ECE">
      <w:pPr>
        <w:jc w:val="both"/>
      </w:pPr>
    </w:p>
    <w:p w:rsidRDefault="00096A6C" w:rsidP="001E21B6" w:rsidR="003D4F71">
      <w:pPr>
        <w:ind w:firstLine="708"/>
        <w:jc w:val="both"/>
      </w:pPr>
      <w:r w:rsidRPr="00F77ECE">
        <w:t>T</w:t>
      </w:r>
      <w:r w:rsidR="00CD6CDA">
        <w:t>rgovački sud u Zagrebu, Stalna služba,</w:t>
      </w:r>
      <w:r w:rsidR="00A77BB3" w:rsidRPr="00267DA6">
        <w:rPr>
          <w:b/>
        </w:rPr>
        <w:t xml:space="preserve"> </w:t>
      </w:r>
      <w:r w:rsidRPr="00267DA6">
        <w:t>po sucu</w:t>
      </w:r>
      <w:r w:rsidR="00C120CE" w:rsidRPr="00267DA6">
        <w:t xml:space="preserve"> </w:t>
      </w:r>
      <w:r w:rsidR="009237A9" w:rsidRPr="00267DA6">
        <w:t>Goranki</w:t>
      </w:r>
      <w:r w:rsidR="009F0937" w:rsidRPr="00267DA6">
        <w:t xml:space="preserve"> Boljkovac</w:t>
      </w:r>
      <w:r w:rsidRPr="00267DA6">
        <w:t xml:space="preserve">, kao </w:t>
      </w:r>
      <w:r w:rsidR="00153D87" w:rsidRPr="00267DA6">
        <w:t>s</w:t>
      </w:r>
      <w:r w:rsidR="00056A75" w:rsidRPr="00267DA6">
        <w:t xml:space="preserve">tečajnom sucu, u stečajnom </w:t>
      </w:r>
      <w:r w:rsidR="008E1CB9">
        <w:t>post</w:t>
      </w:r>
      <w:r w:rsidR="001E21B6">
        <w:t>upku nad stečajnim</w:t>
      </w:r>
      <w:r w:rsidR="00F77ECE" w:rsidRPr="00F77ECE">
        <w:t xml:space="preserve"> </w:t>
      </w:r>
      <w:r w:rsidR="00F77ECE">
        <w:t xml:space="preserve"> dužnikom</w:t>
      </w:r>
      <w:r w:rsidR="0080578E" w:rsidRPr="0080578E">
        <w:t xml:space="preserve"> </w:t>
      </w:r>
      <w:r w:rsidR="00DB666C" w:rsidRPr="00740EF7">
        <w:t>IMAGO STUDIO d.o.o. u stečaju, Zagreb, Franje Hermana 13/A, OIB 26389176131</w:t>
      </w:r>
      <w:r w:rsidR="00871FD3">
        <w:rPr>
          <w:sz w:val="22"/>
          <w:szCs w:val="22"/>
        </w:rPr>
        <w:t>,</w:t>
      </w:r>
      <w:r w:rsidR="00056A75" w:rsidRPr="00267DA6">
        <w:t xml:space="preserve"> n</w:t>
      </w:r>
      <w:r w:rsidR="006007B5">
        <w:t>akon</w:t>
      </w:r>
      <w:r w:rsidR="00056A75" w:rsidRPr="00267DA6">
        <w:t xml:space="preserve"> ispitno</w:t>
      </w:r>
      <w:r w:rsidR="006007B5">
        <w:t>g</w:t>
      </w:r>
      <w:r w:rsidR="00056A75" w:rsidRPr="00267DA6">
        <w:t xml:space="preserve"> ročišt</w:t>
      </w:r>
      <w:r w:rsidR="006007B5">
        <w:t>a održanog</w:t>
      </w:r>
      <w:r w:rsidR="00056A75" w:rsidRPr="00267DA6">
        <w:t xml:space="preserve"> dana</w:t>
      </w:r>
      <w:r w:rsidR="00505ABF" w:rsidRPr="00267DA6">
        <w:t xml:space="preserve"> </w:t>
      </w:r>
      <w:r w:rsidR="00DB666C">
        <w:t>1. ožujka 2018</w:t>
      </w:r>
      <w:r w:rsidR="008E1CB9">
        <w:t>.</w:t>
      </w:r>
      <w:r w:rsidR="00056A75" w:rsidRPr="00267DA6">
        <w:t xml:space="preserve"> godine</w:t>
      </w:r>
    </w:p>
    <w:p w:rsidRDefault="00056A75" w:rsidP="001E21B6" w:rsidR="00CD6CDA" w:rsidRPr="00267DA6">
      <w:pPr>
        <w:ind w:firstLine="708"/>
        <w:jc w:val="both"/>
      </w:pPr>
      <w:r w:rsidRPr="00267DA6">
        <w:t xml:space="preserve"> </w:t>
      </w:r>
    </w:p>
    <w:p w:rsidRDefault="009F0937" w:rsidP="00056A75" w:rsidR="002E71E9" w:rsidRPr="002032E7">
      <w:pPr>
        <w:jc w:val="center"/>
      </w:pPr>
      <w:r w:rsidRPr="002032E7">
        <w:t>r</w:t>
      </w:r>
      <w:r w:rsidR="00056A75" w:rsidRPr="002032E7">
        <w:t xml:space="preserve"> i j e š i o   j e</w:t>
      </w:r>
    </w:p>
    <w:p w:rsidRDefault="00CD6CDA" w:rsidP="00CD6CDA" w:rsidR="00CD6CDA" w:rsidRPr="00C957F2">
      <w:pPr>
        <w:jc w:val="both"/>
      </w:pPr>
    </w:p>
    <w:p w:rsidRDefault="00003092" w:rsidP="00003092" w:rsidR="00003092" w:rsidRPr="00740EF7">
      <w:pPr>
        <w:jc w:val="both"/>
      </w:pPr>
      <w:r w:rsidRPr="00740EF7">
        <w:t xml:space="preserve">I. Utvrđene su slijedeće tražbine prvog višeg isplatnog reda: </w:t>
      </w:r>
    </w:p>
    <w:p w:rsidRDefault="00003092" w:rsidP="00003092" w:rsidR="00003092" w:rsidRPr="00740EF7">
      <w:pPr>
        <w:jc w:val="both"/>
      </w:pPr>
    </w:p>
    <w:p w:rsidRDefault="00003092" w:rsidP="00003092" w:rsidR="00003092" w:rsidRPr="00740EF7">
      <w:pPr>
        <w:jc w:val="both"/>
      </w:pPr>
      <w:r w:rsidRPr="00740EF7">
        <w:t>I.1. MATOŠEVIĆ BOBA, Zagreb, Hermanova 13/A,</w:t>
      </w:r>
    </w:p>
    <w:p w:rsidRDefault="00003092" w:rsidP="00003092" w:rsidR="00003092" w:rsidRPr="00740EF7">
      <w:pPr>
        <w:jc w:val="both"/>
      </w:pPr>
      <w:r w:rsidRPr="00740EF7">
        <w:t xml:space="preserve">      OIB 94086900338 </w:t>
      </w:r>
      <w:r w:rsidRPr="00740EF7">
        <w:tab/>
      </w:r>
      <w:r w:rsidRPr="00740EF7">
        <w:tab/>
      </w:r>
      <w:r w:rsidRPr="00740EF7">
        <w:tab/>
      </w:r>
      <w:r w:rsidRPr="00740EF7">
        <w:tab/>
      </w:r>
      <w:r w:rsidRPr="00740EF7">
        <w:tab/>
      </w:r>
      <w:r w:rsidRPr="00740EF7">
        <w:tab/>
        <w:t xml:space="preserve">           298.988,16 kn-bruto</w:t>
      </w:r>
    </w:p>
    <w:p w:rsidRDefault="00003092" w:rsidP="00003092" w:rsidR="00003092">
      <w:pPr>
        <w:jc w:val="both"/>
      </w:pPr>
      <w:r w:rsidRPr="00740EF7">
        <w:t xml:space="preserve"> </w:t>
      </w:r>
      <w:r w:rsidRPr="00740EF7">
        <w:tab/>
      </w:r>
      <w:r w:rsidRPr="00740EF7">
        <w:tab/>
      </w:r>
      <w:r w:rsidRPr="00740EF7">
        <w:tab/>
      </w:r>
      <w:r w:rsidRPr="00740EF7">
        <w:tab/>
      </w:r>
      <w:r w:rsidRPr="00740EF7">
        <w:tab/>
      </w:r>
      <w:r w:rsidRPr="00740EF7">
        <w:tab/>
      </w:r>
      <w:r w:rsidRPr="00740EF7">
        <w:tab/>
      </w:r>
      <w:r w:rsidRPr="00740EF7">
        <w:tab/>
      </w:r>
      <w:r w:rsidRPr="00740EF7">
        <w:tab/>
        <w:t xml:space="preserve">           208.555,48 kn-neto</w:t>
      </w:r>
    </w:p>
    <w:p w:rsidRDefault="00003092" w:rsidP="00003092" w:rsidR="00003092" w:rsidRPr="00740EF7">
      <w:pPr>
        <w:jc w:val="both"/>
      </w:pPr>
    </w:p>
    <w:p w:rsidRDefault="00003092" w:rsidP="00003092" w:rsidR="00003092" w:rsidRPr="00740EF7">
      <w:pPr>
        <w:jc w:val="both"/>
      </w:pPr>
      <w:r w:rsidRPr="00740EF7">
        <w:t xml:space="preserve">I.2. REPUBLIKA HRVATSKA, MINISTARSTVO FINANCIJA, </w:t>
      </w:r>
    </w:p>
    <w:p w:rsidRDefault="00003092" w:rsidP="00003092" w:rsidR="00003092" w:rsidRPr="00740EF7">
      <w:pPr>
        <w:ind w:firstLine="360"/>
        <w:jc w:val="both"/>
      </w:pPr>
      <w:r w:rsidRPr="00740EF7">
        <w:t xml:space="preserve">POREZNA UPRAVA, Područni ured Zagreb, </w:t>
      </w:r>
    </w:p>
    <w:p w:rsidRDefault="00003092" w:rsidP="00003092" w:rsidR="00003092" w:rsidRPr="00740EF7">
      <w:pPr>
        <w:jc w:val="both"/>
      </w:pPr>
      <w:r w:rsidRPr="00740EF7">
        <w:t xml:space="preserve">      OIB 18683136487                                                                              1.067.036,17 kn-bruto</w:t>
      </w:r>
    </w:p>
    <w:p w:rsidRDefault="00003092" w:rsidP="00003092" w:rsidR="00003092" w:rsidRPr="00740EF7">
      <w:pPr>
        <w:jc w:val="both"/>
      </w:pPr>
    </w:p>
    <w:p w:rsidRDefault="00003092" w:rsidP="00003092" w:rsidR="00003092" w:rsidRPr="00740EF7">
      <w:pPr>
        <w:jc w:val="both"/>
      </w:pPr>
    </w:p>
    <w:p w:rsidRDefault="00003092" w:rsidP="00003092" w:rsidR="00003092" w:rsidRPr="00740EF7">
      <w:pPr>
        <w:jc w:val="both"/>
      </w:pPr>
      <w:r w:rsidRPr="00740EF7">
        <w:t xml:space="preserve">II. Utvrđene su slijedeće tražbine drugog višeg isplatnog reda: </w:t>
      </w:r>
    </w:p>
    <w:p w:rsidRDefault="00003092" w:rsidP="00003092" w:rsidR="00003092" w:rsidRPr="00740EF7">
      <w:pPr>
        <w:jc w:val="both"/>
      </w:pPr>
    </w:p>
    <w:p w:rsidRDefault="00003092" w:rsidP="00003092" w:rsidR="00003092" w:rsidRPr="00740EF7">
      <w:pPr>
        <w:tabs>
          <w:tab w:pos="7849" w:val="left"/>
        </w:tabs>
        <w:jc w:val="both"/>
      </w:pPr>
      <w:r w:rsidRPr="00740EF7">
        <w:t xml:space="preserve">II.1. ZAGREBAČKI HOLDING d.o.o. Zagreb, Ulica grada Vukovara 41, </w:t>
      </w:r>
    </w:p>
    <w:p w:rsidRDefault="00003092" w:rsidP="00003092" w:rsidR="00003092" w:rsidRPr="00740EF7">
      <w:pPr>
        <w:tabs>
          <w:tab w:pos="7849" w:val="left"/>
        </w:tabs>
        <w:ind w:left="360"/>
        <w:jc w:val="both"/>
      </w:pPr>
      <w:r w:rsidRPr="00740EF7">
        <w:t xml:space="preserve"> OIB 85584865987                                                                                             19.957,33 kn</w:t>
      </w:r>
    </w:p>
    <w:p w:rsidRDefault="00003092" w:rsidP="00003092" w:rsidR="00003092" w:rsidRPr="00740EF7">
      <w:pPr>
        <w:jc w:val="both"/>
      </w:pPr>
    </w:p>
    <w:p w:rsidRDefault="00003092" w:rsidP="00003092" w:rsidR="00003092" w:rsidRPr="00740EF7">
      <w:pPr>
        <w:tabs>
          <w:tab w:pos="7849" w:val="left"/>
        </w:tabs>
        <w:jc w:val="both"/>
      </w:pPr>
      <w:r w:rsidRPr="00740EF7">
        <w:t xml:space="preserve">II.2. GRAD ZAGREB, Zagreb, Trg Stjepana Radića 1, </w:t>
      </w:r>
    </w:p>
    <w:p w:rsidRDefault="00003092" w:rsidP="00003092" w:rsidR="00003092" w:rsidRPr="00740EF7">
      <w:pPr>
        <w:tabs>
          <w:tab w:pos="7849" w:val="left"/>
        </w:tabs>
        <w:jc w:val="both"/>
      </w:pPr>
      <w:r w:rsidRPr="00740EF7">
        <w:t xml:space="preserve">       OIB 61817894937                                                                                               4.974,11 kn   </w:t>
      </w:r>
    </w:p>
    <w:p w:rsidRDefault="00003092" w:rsidP="00003092" w:rsidR="00003092" w:rsidRPr="00740EF7">
      <w:pPr>
        <w:tabs>
          <w:tab w:pos="7849" w:val="left"/>
        </w:tabs>
        <w:jc w:val="both"/>
      </w:pPr>
    </w:p>
    <w:p w:rsidRDefault="00003092" w:rsidP="00003092" w:rsidR="00003092" w:rsidRPr="00740EF7">
      <w:pPr>
        <w:tabs>
          <w:tab w:pos="7849" w:val="left"/>
        </w:tabs>
        <w:jc w:val="both"/>
      </w:pPr>
      <w:r w:rsidRPr="00740EF7">
        <w:t xml:space="preserve">II.3. J &amp; T BANKA d.d., Varaždin, Aleja kralja Zvonimira 1, </w:t>
      </w:r>
    </w:p>
    <w:p w:rsidRDefault="00003092" w:rsidP="00003092" w:rsidR="00003092" w:rsidRPr="00740EF7">
      <w:pPr>
        <w:tabs>
          <w:tab w:pos="7849" w:val="left"/>
        </w:tabs>
        <w:jc w:val="both"/>
      </w:pPr>
      <w:r w:rsidRPr="00740EF7">
        <w:t xml:space="preserve">       OIB 38182927268                                                                                        7.410.936,57 kn   </w:t>
      </w:r>
    </w:p>
    <w:p w:rsidRDefault="00003092" w:rsidP="00003092" w:rsidR="00003092" w:rsidRPr="00740EF7">
      <w:pPr>
        <w:tabs>
          <w:tab w:pos="7849" w:val="left"/>
        </w:tabs>
        <w:jc w:val="both"/>
      </w:pPr>
    </w:p>
    <w:p w:rsidRDefault="00003092" w:rsidP="00003092" w:rsidR="00003092" w:rsidRPr="00740EF7">
      <w:pPr>
        <w:tabs>
          <w:tab w:pos="7849" w:val="left"/>
        </w:tabs>
        <w:jc w:val="both"/>
      </w:pPr>
      <w:r w:rsidRPr="00740EF7">
        <w:t xml:space="preserve">II.4. VARGON d.o.o., Kukuljanovo, Kukuljanovo 352, </w:t>
      </w:r>
    </w:p>
    <w:p w:rsidRDefault="00003092" w:rsidP="00003092" w:rsidR="00003092" w:rsidRPr="00740EF7">
      <w:pPr>
        <w:tabs>
          <w:tab w:pos="7849" w:val="left"/>
        </w:tabs>
        <w:jc w:val="both"/>
      </w:pPr>
      <w:r w:rsidRPr="00740EF7">
        <w:t xml:space="preserve">       OIB 12345076041                                                                                        1.491.298,30 kn   </w:t>
      </w:r>
    </w:p>
    <w:p w:rsidRDefault="00003092" w:rsidP="00003092" w:rsidR="00003092" w:rsidRPr="00740EF7">
      <w:pPr>
        <w:tabs>
          <w:tab w:pos="7849" w:val="left"/>
        </w:tabs>
        <w:jc w:val="both"/>
      </w:pPr>
    </w:p>
    <w:p w:rsidRDefault="00003092" w:rsidP="00003092" w:rsidR="00003092" w:rsidRPr="00740EF7">
      <w:pPr>
        <w:tabs>
          <w:tab w:pos="7849" w:val="left"/>
        </w:tabs>
        <w:jc w:val="both"/>
      </w:pPr>
      <w:r w:rsidRPr="00740EF7">
        <w:t xml:space="preserve">II.5. Hrvatske vode, pravna osoba za upravljanje vodama, Zagreb, </w:t>
      </w:r>
    </w:p>
    <w:p w:rsidRDefault="00003092" w:rsidP="00003092" w:rsidR="00003092" w:rsidRPr="00740EF7">
      <w:pPr>
        <w:tabs>
          <w:tab w:pos="7849" w:val="left"/>
        </w:tabs>
        <w:ind w:left="360"/>
        <w:jc w:val="both"/>
      </w:pPr>
      <w:r w:rsidRPr="00740EF7">
        <w:t xml:space="preserve"> Ulica grada Vukovara 220, OIB 28921383001                                                  1.211,22 kn</w:t>
      </w:r>
    </w:p>
    <w:p w:rsidRDefault="00003092" w:rsidP="00003092" w:rsidR="00003092" w:rsidRPr="00740EF7">
      <w:pPr>
        <w:tabs>
          <w:tab w:pos="7849" w:val="left"/>
        </w:tabs>
        <w:ind w:left="360"/>
        <w:jc w:val="both"/>
      </w:pPr>
      <w:r w:rsidRPr="00740EF7">
        <w:t xml:space="preserve">                                                                                                                </w:t>
      </w:r>
    </w:p>
    <w:p w:rsidRDefault="00003092" w:rsidP="00003092" w:rsidR="00003092" w:rsidRPr="00740EF7">
      <w:pPr>
        <w:jc w:val="both"/>
      </w:pPr>
      <w:r w:rsidRPr="00740EF7">
        <w:lastRenderedPageBreak/>
        <w:t xml:space="preserve">II.6. REPUBLIKA HRVATSKA, MINISTARSTVO FINANCIJA, </w:t>
      </w:r>
    </w:p>
    <w:p w:rsidRDefault="00003092" w:rsidP="00003092" w:rsidR="00003092" w:rsidRPr="00740EF7">
      <w:pPr>
        <w:ind w:firstLine="360"/>
        <w:jc w:val="both"/>
      </w:pPr>
      <w:r w:rsidRPr="00740EF7">
        <w:t xml:space="preserve">POREZNA UPRAVA, Područni ured Zagreb, </w:t>
      </w:r>
    </w:p>
    <w:p w:rsidRDefault="00003092" w:rsidP="00003092" w:rsidR="00003092" w:rsidRPr="00740EF7">
      <w:pPr>
        <w:tabs>
          <w:tab w:pos="7849" w:val="left"/>
        </w:tabs>
        <w:ind w:left="360"/>
        <w:jc w:val="both"/>
      </w:pPr>
      <w:r w:rsidRPr="00740EF7">
        <w:t>OIB 18683136487                                                                                         2.419.635,84 kn</w:t>
      </w:r>
    </w:p>
    <w:p w:rsidRDefault="00003092" w:rsidP="00003092" w:rsidR="00003092" w:rsidRPr="00740EF7">
      <w:pPr>
        <w:tabs>
          <w:tab w:pos="7849" w:val="left"/>
        </w:tabs>
        <w:ind w:left="360"/>
        <w:jc w:val="both"/>
      </w:pPr>
    </w:p>
    <w:p w:rsidRDefault="00003092" w:rsidP="00003092" w:rsidR="00003092" w:rsidRPr="00740EF7">
      <w:pPr>
        <w:tabs>
          <w:tab w:pos="7849" w:val="left"/>
        </w:tabs>
        <w:jc w:val="both"/>
      </w:pPr>
      <w:r w:rsidRPr="00740EF7">
        <w:t xml:space="preserve">II.7. HRVATSKE ŠUME društvo s ograničenom odgovornošću, Zagreb, </w:t>
      </w:r>
    </w:p>
    <w:p w:rsidRDefault="00003092" w:rsidP="00003092" w:rsidR="00003092" w:rsidRPr="00740EF7">
      <w:pPr>
        <w:tabs>
          <w:tab w:pos="7849" w:val="left"/>
        </w:tabs>
        <w:jc w:val="both"/>
      </w:pPr>
      <w:r w:rsidRPr="00740EF7">
        <w:t xml:space="preserve">       Ulica kneza Branimira 1, OIB 69693144506                                                    84.778,53 kn</w:t>
      </w:r>
    </w:p>
    <w:p w:rsidRDefault="00003092" w:rsidP="00003092" w:rsidR="00003092" w:rsidRPr="00740EF7">
      <w:pPr>
        <w:tabs>
          <w:tab w:pos="7849" w:val="left"/>
        </w:tabs>
        <w:ind w:left="360"/>
        <w:jc w:val="both"/>
      </w:pPr>
      <w:r w:rsidRPr="00740EF7">
        <w:t xml:space="preserve">                                                                     </w:t>
      </w:r>
    </w:p>
    <w:p w:rsidRDefault="00003092" w:rsidP="00003092" w:rsidR="00003092" w:rsidRPr="00740EF7">
      <w:pPr>
        <w:tabs>
          <w:tab w:pos="7849" w:val="left"/>
        </w:tabs>
        <w:jc w:val="both"/>
      </w:pPr>
      <w:r w:rsidRPr="00740EF7">
        <w:t xml:space="preserve">II.8. HEP ELEKTRA d.o.o., Zagreb, </w:t>
      </w:r>
    </w:p>
    <w:p w:rsidRDefault="00003092" w:rsidP="00003092" w:rsidR="00003092" w:rsidRPr="00740EF7">
      <w:pPr>
        <w:tabs>
          <w:tab w:pos="7849" w:val="left"/>
        </w:tabs>
        <w:jc w:val="both"/>
      </w:pPr>
      <w:r w:rsidRPr="00740EF7">
        <w:t xml:space="preserve">       Ulica grada Vukovara 37, OIB</w:t>
      </w:r>
      <w:r w:rsidRPr="00740EF7">
        <w:rPr>
          <w:color w:val="003366"/>
        </w:rPr>
        <w:t xml:space="preserve"> </w:t>
      </w:r>
      <w:r w:rsidRPr="00740EF7">
        <w:t xml:space="preserve">43965974818                                                    3.459,67 kn                                                                             </w:t>
      </w:r>
    </w:p>
    <w:p w:rsidRDefault="00003092" w:rsidP="00003092" w:rsidR="00003092" w:rsidRPr="00740EF7">
      <w:pPr>
        <w:tabs>
          <w:tab w:pos="7849" w:val="left"/>
        </w:tabs>
        <w:jc w:val="both"/>
      </w:pPr>
    </w:p>
    <w:p w:rsidRDefault="00003092" w:rsidP="00003092" w:rsidR="00003092" w:rsidRPr="00740EF7">
      <w:pPr>
        <w:tabs>
          <w:tab w:pos="7849" w:val="left"/>
        </w:tabs>
        <w:jc w:val="both"/>
      </w:pPr>
      <w:r w:rsidRPr="00740EF7">
        <w:t xml:space="preserve">II.9. GRAD ZAGREB, Zagreb, Trg Stjepana Radića 1, </w:t>
      </w:r>
    </w:p>
    <w:p w:rsidRDefault="00003092" w:rsidP="00003092" w:rsidR="00003092" w:rsidRPr="00740EF7">
      <w:pPr>
        <w:tabs>
          <w:tab w:pos="7849" w:val="left"/>
        </w:tabs>
        <w:jc w:val="both"/>
      </w:pPr>
      <w:r w:rsidRPr="00740EF7">
        <w:t xml:space="preserve">       OIB 61817894937                                                                                        1.177.791,33 kn   </w:t>
      </w:r>
    </w:p>
    <w:p w:rsidRDefault="00003092" w:rsidP="00003092" w:rsidR="00003092" w:rsidRPr="00740EF7">
      <w:pPr>
        <w:tabs>
          <w:tab w:pos="7849" w:val="left"/>
        </w:tabs>
        <w:jc w:val="both"/>
      </w:pPr>
    </w:p>
    <w:p w:rsidRDefault="00003092" w:rsidP="00003092" w:rsidR="00003092" w:rsidRPr="00740EF7">
      <w:pPr>
        <w:tabs>
          <w:tab w:pos="7849" w:val="left"/>
        </w:tabs>
        <w:jc w:val="both"/>
      </w:pPr>
      <w:r w:rsidRPr="00740EF7">
        <w:t xml:space="preserve">II.10. GRADSKA PLINARA ZAGREB – OPSKRBA d.o.o., Zagreb, </w:t>
      </w:r>
    </w:p>
    <w:p w:rsidRDefault="00003092" w:rsidP="00003092" w:rsidR="00003092" w:rsidRPr="00740EF7">
      <w:pPr>
        <w:tabs>
          <w:tab w:pos="7849" w:val="left"/>
        </w:tabs>
        <w:jc w:val="both"/>
      </w:pPr>
      <w:r w:rsidRPr="00740EF7">
        <w:t xml:space="preserve">         Radnička cesta 1, OIB 74364571096                                                              23.838,20 kn                                                                                </w:t>
      </w:r>
    </w:p>
    <w:p w:rsidRDefault="00003092" w:rsidP="00003092" w:rsidR="00003092" w:rsidRPr="00740EF7">
      <w:pPr>
        <w:tabs>
          <w:tab w:pos="7849" w:val="left"/>
        </w:tabs>
        <w:jc w:val="both"/>
      </w:pPr>
    </w:p>
    <w:p w:rsidRDefault="00003092" w:rsidP="00003092" w:rsidR="00003092" w:rsidRPr="00740EF7">
      <w:pPr>
        <w:tabs>
          <w:tab w:pos="7849" w:val="left"/>
        </w:tabs>
        <w:jc w:val="both"/>
      </w:pPr>
      <w:r w:rsidRPr="00740EF7">
        <w:t xml:space="preserve">II.11. Dom zdravlja ZAGREB - CENTAR, Zagreb, </w:t>
      </w:r>
    </w:p>
    <w:p w:rsidRDefault="00003092" w:rsidP="00003092" w:rsidR="00003092" w:rsidRPr="00740EF7">
      <w:pPr>
        <w:tabs>
          <w:tab w:pos="7849" w:val="left"/>
        </w:tabs>
        <w:jc w:val="both"/>
      </w:pPr>
      <w:r w:rsidRPr="00740EF7">
        <w:t xml:space="preserve">         Runjaninova 4, OIB 00053084642                                                                   1.988,83 kn                                                                                </w:t>
      </w:r>
    </w:p>
    <w:p w:rsidRDefault="00003092" w:rsidP="00003092" w:rsidR="00003092" w:rsidRPr="00740EF7">
      <w:pPr>
        <w:jc w:val="both"/>
      </w:pPr>
    </w:p>
    <w:p w:rsidRDefault="00003092" w:rsidP="00003092" w:rsidR="00003092" w:rsidRPr="00740EF7">
      <w:pPr>
        <w:tabs>
          <w:tab w:pos="7849" w:val="left"/>
        </w:tabs>
        <w:jc w:val="both"/>
      </w:pPr>
      <w:r w:rsidRPr="00740EF7">
        <w:t xml:space="preserve">II.12. Hrvatska radiotelevizija, javna ustanova, Zagreb, </w:t>
      </w:r>
    </w:p>
    <w:p w:rsidRDefault="00003092" w:rsidP="00003092" w:rsidR="00003092" w:rsidRPr="00740EF7">
      <w:pPr>
        <w:tabs>
          <w:tab w:pos="7849" w:val="left"/>
        </w:tabs>
        <w:jc w:val="both"/>
      </w:pPr>
      <w:r w:rsidRPr="00740EF7">
        <w:t xml:space="preserve">         Prisavlje 3,OIB 68419124305                                                                           3.785,93 kn   </w:t>
      </w:r>
    </w:p>
    <w:p w:rsidRDefault="00003092" w:rsidP="00003092" w:rsidR="00003092" w:rsidRPr="00740EF7">
      <w:pPr>
        <w:jc w:val="both"/>
      </w:pPr>
    </w:p>
    <w:p w:rsidRDefault="00003092" w:rsidP="00003092" w:rsidR="00003092" w:rsidRPr="00740EF7">
      <w:pPr>
        <w:tabs>
          <w:tab w:pos="7849" w:val="left"/>
        </w:tabs>
        <w:jc w:val="both"/>
      </w:pPr>
      <w:r w:rsidRPr="00740EF7">
        <w:t xml:space="preserve">II.13. UniCredit Leasing Croatia d.o.o., Zagreb, </w:t>
      </w:r>
    </w:p>
    <w:p w:rsidRDefault="00003092" w:rsidP="00003092" w:rsidR="00003092" w:rsidRPr="00740EF7">
      <w:pPr>
        <w:tabs>
          <w:tab w:pos="7849" w:val="left"/>
        </w:tabs>
        <w:jc w:val="both"/>
      </w:pPr>
      <w:r w:rsidRPr="00740EF7">
        <w:t xml:space="preserve">         Heinzelova 33, OIB 18736141210                                                                492.170,58 kn                                                                              </w:t>
      </w:r>
    </w:p>
    <w:p w:rsidRDefault="00003092" w:rsidP="00003092" w:rsidR="00003092" w:rsidRPr="00740EF7">
      <w:pPr>
        <w:jc w:val="both"/>
      </w:pPr>
    </w:p>
    <w:p w:rsidRDefault="00003092" w:rsidP="00003092" w:rsidR="00003092" w:rsidRPr="00740EF7">
      <w:pPr>
        <w:tabs>
          <w:tab w:pos="7849" w:val="left"/>
        </w:tabs>
        <w:jc w:val="both"/>
      </w:pPr>
      <w:r w:rsidRPr="00740EF7">
        <w:t>II.14. EUROBETON d.d., Prelog, Kalmana Mesarića 38,</w:t>
      </w:r>
    </w:p>
    <w:p w:rsidRDefault="00003092" w:rsidP="00003092" w:rsidR="00003092" w:rsidRPr="00740EF7">
      <w:pPr>
        <w:tabs>
          <w:tab w:pos="7849" w:val="left"/>
        </w:tabs>
        <w:jc w:val="both"/>
      </w:pPr>
      <w:r w:rsidRPr="00740EF7">
        <w:t xml:space="preserve">         OIB 59843165634                                                                                        19.012,00 kn   </w:t>
      </w:r>
    </w:p>
    <w:p w:rsidRDefault="00003092" w:rsidP="00003092" w:rsidR="00003092" w:rsidRPr="00740EF7">
      <w:pPr>
        <w:jc w:val="both"/>
      </w:pPr>
    </w:p>
    <w:p w:rsidRDefault="00003092" w:rsidP="00003092" w:rsidR="00003092" w:rsidRPr="00740EF7">
      <w:pPr>
        <w:tabs>
          <w:tab w:pos="7849" w:val="left"/>
        </w:tabs>
        <w:jc w:val="both"/>
      </w:pPr>
      <w:r w:rsidRPr="00740EF7">
        <w:t>II.15. UPRAVITELJ-STAN d.o.o., Zagreb, Ksaverska cesta 41,</w:t>
      </w:r>
    </w:p>
    <w:p w:rsidRDefault="00003092" w:rsidP="00003092" w:rsidR="00003092" w:rsidRPr="00740EF7">
      <w:pPr>
        <w:tabs>
          <w:tab w:pos="7849" w:val="left"/>
        </w:tabs>
        <w:jc w:val="both"/>
      </w:pPr>
      <w:r w:rsidRPr="00740EF7">
        <w:t xml:space="preserve">         OIB 54730193110                                                                                           28.265,20 kn   </w:t>
      </w:r>
    </w:p>
    <w:p w:rsidRDefault="00003092" w:rsidP="00003092" w:rsidR="00003092" w:rsidRPr="00740EF7">
      <w:pPr>
        <w:jc w:val="both"/>
      </w:pPr>
    </w:p>
    <w:p w:rsidRDefault="00003092" w:rsidP="00003092" w:rsidR="00003092" w:rsidRPr="00740EF7">
      <w:pPr>
        <w:tabs>
          <w:tab w:pos="7849" w:val="left"/>
        </w:tabs>
        <w:jc w:val="both"/>
      </w:pPr>
      <w:r w:rsidRPr="00740EF7">
        <w:t>II.16. UPRAVITELJ-STAN d.o.o., Zagreb, Ksaverska cesta 41,</w:t>
      </w:r>
    </w:p>
    <w:p w:rsidRDefault="00003092" w:rsidP="00003092" w:rsidR="00003092" w:rsidRPr="00740EF7">
      <w:pPr>
        <w:tabs>
          <w:tab w:pos="7849" w:val="left"/>
        </w:tabs>
        <w:jc w:val="both"/>
      </w:pPr>
      <w:r w:rsidRPr="00740EF7">
        <w:t xml:space="preserve">         OIB 54730193110                                                                                          9.</w:t>
      </w:r>
      <w:r>
        <w:t>2</w:t>
      </w:r>
      <w:r w:rsidRPr="00740EF7">
        <w:t xml:space="preserve">18,23 kn   </w:t>
      </w:r>
    </w:p>
    <w:p w:rsidRDefault="00003092" w:rsidP="00003092" w:rsidR="00003092" w:rsidRPr="00740EF7">
      <w:pPr>
        <w:tabs>
          <w:tab w:pos="2762" w:val="left"/>
          <w:tab w:pos="7849" w:val="left"/>
        </w:tabs>
        <w:jc w:val="both"/>
      </w:pPr>
      <w:r w:rsidRPr="00740EF7">
        <w:t xml:space="preserve"> </w:t>
      </w:r>
      <w:r w:rsidRPr="00740EF7">
        <w:tab/>
      </w:r>
    </w:p>
    <w:p w:rsidRDefault="00003092" w:rsidP="00003092" w:rsidR="00003092" w:rsidRPr="00740EF7">
      <w:pPr>
        <w:tabs>
          <w:tab w:pos="7849" w:val="left"/>
        </w:tabs>
        <w:jc w:val="both"/>
      </w:pPr>
      <w:r w:rsidRPr="00740EF7">
        <w:t>II.17. VODOOPSKRBA I ODVODNJA d.o.o., Zagreb, Folnegovićeva 1,</w:t>
      </w:r>
    </w:p>
    <w:p w:rsidRDefault="00003092" w:rsidP="00003092" w:rsidR="00003092" w:rsidRPr="00740EF7">
      <w:pPr>
        <w:tabs>
          <w:tab w:pos="7849" w:val="left"/>
        </w:tabs>
        <w:jc w:val="both"/>
      </w:pPr>
      <w:r w:rsidRPr="00740EF7">
        <w:t xml:space="preserve">         OIB 83416546499                                                                                           17.318,36 kn   </w:t>
      </w:r>
    </w:p>
    <w:p w:rsidRDefault="00003092" w:rsidP="00003092" w:rsidR="00003092" w:rsidRPr="00740EF7">
      <w:pPr>
        <w:tabs>
          <w:tab w:pos="7849" w:val="left"/>
        </w:tabs>
        <w:jc w:val="both"/>
      </w:pPr>
    </w:p>
    <w:p w:rsidRDefault="00003092" w:rsidP="00003092" w:rsidR="00003092" w:rsidRPr="00740EF7">
      <w:pPr>
        <w:tabs>
          <w:tab w:pos="7849" w:val="left"/>
        </w:tabs>
        <w:jc w:val="both"/>
      </w:pPr>
      <w:r w:rsidRPr="00740EF7">
        <w:t xml:space="preserve">II.18. GRAD ZAGREB, Zagreb, Trg Stjepana Radića 1, </w:t>
      </w:r>
    </w:p>
    <w:p w:rsidRDefault="00003092" w:rsidP="00003092" w:rsidR="00003092" w:rsidRPr="00740EF7">
      <w:pPr>
        <w:tabs>
          <w:tab w:pos="7849" w:val="left"/>
        </w:tabs>
        <w:jc w:val="both"/>
      </w:pPr>
      <w:r w:rsidRPr="00740EF7">
        <w:t xml:space="preserve">       </w:t>
      </w:r>
      <w:r>
        <w:t xml:space="preserve"> </w:t>
      </w:r>
      <w:r w:rsidRPr="00740EF7">
        <w:t xml:space="preserve">OIB 61817894937                                                                                            21.971,30 kn   </w:t>
      </w:r>
    </w:p>
    <w:p w:rsidRDefault="00003092" w:rsidP="00003092" w:rsidR="00003092" w:rsidRPr="00740EF7">
      <w:pPr>
        <w:tabs>
          <w:tab w:pos="7849" w:val="left"/>
        </w:tabs>
        <w:jc w:val="both"/>
      </w:pPr>
    </w:p>
    <w:p w:rsidRDefault="00003092" w:rsidP="00003092" w:rsidR="00003092" w:rsidRPr="00740EF7">
      <w:pPr>
        <w:jc w:val="both"/>
      </w:pPr>
    </w:p>
    <w:p w:rsidRDefault="00003092" w:rsidP="00003092" w:rsidR="00003092" w:rsidRPr="00740EF7">
      <w:pPr>
        <w:jc w:val="both"/>
      </w:pPr>
      <w:r w:rsidRPr="00740EF7">
        <w:t>III. Osporena je slijedeća tražbina drugog višeg isplatnog reda:</w:t>
      </w:r>
    </w:p>
    <w:p w:rsidRDefault="00003092" w:rsidP="00003092" w:rsidR="00003092" w:rsidRPr="00740EF7">
      <w:pPr>
        <w:jc w:val="both"/>
      </w:pPr>
    </w:p>
    <w:p w:rsidRDefault="00003092" w:rsidP="00003092" w:rsidR="00003092" w:rsidRPr="00740EF7">
      <w:pPr>
        <w:tabs>
          <w:tab w:pos="7849" w:val="left"/>
        </w:tabs>
        <w:jc w:val="both"/>
      </w:pPr>
      <w:r w:rsidRPr="00740EF7">
        <w:t>III.1</w:t>
      </w:r>
      <w:r>
        <w:t>.</w:t>
      </w:r>
      <w:r w:rsidRPr="00740EF7">
        <w:t xml:space="preserve"> UPRAVITELJ-STAN d.o.o., Zagreb, Ksaverska cesta 41,</w:t>
      </w:r>
    </w:p>
    <w:p w:rsidRDefault="00003092" w:rsidP="00003092" w:rsidR="00003092" w:rsidRPr="00740EF7">
      <w:pPr>
        <w:tabs>
          <w:tab w:pos="7849" w:val="left"/>
        </w:tabs>
        <w:jc w:val="both"/>
      </w:pPr>
      <w:r w:rsidRPr="00740EF7">
        <w:t xml:space="preserve">       OIB 54730193110       </w:t>
      </w:r>
      <w:r w:rsidRPr="00740EF7">
        <w:tab/>
        <w:t xml:space="preserve"> 6.124,82 kn</w:t>
      </w:r>
    </w:p>
    <w:p w:rsidRDefault="00003092" w:rsidP="00003092" w:rsidR="00003092" w:rsidRPr="00740EF7">
      <w:pPr>
        <w:pStyle w:val="Odlomakpopisa"/>
        <w:numPr>
          <w:ilvl w:val="0"/>
          <w:numId w:val="12"/>
        </w:numPr>
        <w:tabs>
          <w:tab w:pos="7849" w:val="left"/>
        </w:tabs>
        <w:jc w:val="both"/>
        <w:rPr>
          <w:rFonts w:hAnsi="Times New Roman" w:ascii="Times New Roman"/>
        </w:rPr>
      </w:pPr>
      <w:r w:rsidRPr="00740EF7">
        <w:rPr>
          <w:rFonts w:hAnsi="Times New Roman" w:ascii="Times New Roman"/>
        </w:rPr>
        <w:t>osporio stečajni upravitelj</w:t>
      </w:r>
    </w:p>
    <w:p w:rsidRDefault="00CD6CDA" w:rsidP="008B74E3" w:rsidR="00CD6CDA">
      <w:pPr>
        <w:jc w:val="both"/>
      </w:pPr>
    </w:p>
    <w:p w:rsidRDefault="008B74E3" w:rsidP="00003092" w:rsidR="008B74E3">
      <w:pPr>
        <w:tabs>
          <w:tab w:pos="7849" w:val="left"/>
        </w:tabs>
        <w:jc w:val="both"/>
      </w:pPr>
      <w:r>
        <w:t xml:space="preserve">IV. Vjerovnik pod rednim brojem III.1. </w:t>
      </w:r>
      <w:r w:rsidR="00003092" w:rsidRPr="00740EF7">
        <w:t>UPRAVITELJ-STAN d.o.o., Zagreb, Ksaverska cesta 41,</w:t>
      </w:r>
      <w:r w:rsidR="00003092">
        <w:t xml:space="preserve"> OIB 54730193110</w:t>
      </w:r>
      <w:r w:rsidR="00BF52EC">
        <w:t>,</w:t>
      </w:r>
      <w:r>
        <w:t xml:space="preserve"> čija je tražbina osporena u iznosu od </w:t>
      </w:r>
      <w:r w:rsidR="00003092" w:rsidRPr="00740EF7">
        <w:t xml:space="preserve">6.124,82 </w:t>
      </w:r>
      <w:r w:rsidR="00BF52EC">
        <w:t xml:space="preserve">kn, </w:t>
      </w:r>
      <w:r>
        <w:t>upućuj</w:t>
      </w:r>
      <w:r w:rsidR="00003092">
        <w:t>e</w:t>
      </w:r>
      <w:r>
        <w:t xml:space="preserve"> se </w:t>
      </w:r>
      <w:r w:rsidR="00BF52EC">
        <w:t xml:space="preserve">na </w:t>
      </w:r>
      <w:r w:rsidR="00BF52EC">
        <w:lastRenderedPageBreak/>
        <w:t xml:space="preserve">parnicu </w:t>
      </w:r>
      <w:r w:rsidR="000E4599">
        <w:t xml:space="preserve">protiv stečajnog dužnika </w:t>
      </w:r>
      <w:r w:rsidR="00BF52EC">
        <w:t xml:space="preserve">radi utvrđivanja osporene tražbine. </w:t>
      </w:r>
      <w:r>
        <w:t xml:space="preserve">Ako </w:t>
      </w:r>
      <w:r w:rsidR="00BF52EC">
        <w:t xml:space="preserve">osoba koja je upućena na parnicu ne pokrene parnicu </w:t>
      </w:r>
      <w:r>
        <w:t xml:space="preserve">u roku od </w:t>
      </w:r>
      <w:r w:rsidR="00BF52EC">
        <w:t>osam</w:t>
      </w:r>
      <w:r>
        <w:t xml:space="preserve"> dana od dana pravomoćnosti rješenja o upućivanja na parnicu odnosno primitka drugostupanjske odluke, smatrat će se da je odusta</w:t>
      </w:r>
      <w:r w:rsidR="00BF52EC">
        <w:t>la</w:t>
      </w:r>
      <w:r>
        <w:t xml:space="preserve"> od prava na vođenje parnice.</w:t>
      </w:r>
    </w:p>
    <w:p w:rsidRDefault="00B20D76" w:rsidP="00E6357E" w:rsidR="00B20D76">
      <w:pPr>
        <w:ind w:left="360"/>
        <w:jc w:val="both"/>
      </w:pPr>
    </w:p>
    <w:p w:rsidRDefault="00287A3A" w:rsidP="00287A3A" w:rsidR="008A3BF4">
      <w:pPr>
        <w:jc w:val="center"/>
      </w:pPr>
      <w:r w:rsidRPr="002032E7">
        <w:t>Obrazloženje</w:t>
      </w:r>
    </w:p>
    <w:p w:rsidRDefault="00287A3A" w:rsidP="00287A3A" w:rsidR="00287A3A" w:rsidRPr="00267DA6">
      <w:pPr>
        <w:jc w:val="both"/>
      </w:pPr>
    </w:p>
    <w:p w:rsidRDefault="00287A3A" w:rsidP="00287A3A" w:rsidR="00447244">
      <w:pPr>
        <w:jc w:val="both"/>
      </w:pPr>
      <w:r w:rsidRPr="00267DA6">
        <w:tab/>
        <w:t xml:space="preserve">Na ispitnom ročištu </w:t>
      </w:r>
      <w:r w:rsidR="00B50EEB" w:rsidRPr="00267DA6">
        <w:t xml:space="preserve">koje je održano dana </w:t>
      </w:r>
      <w:r w:rsidR="00003092">
        <w:t>1. ožujka 2018</w:t>
      </w:r>
      <w:r w:rsidR="008E1CB9">
        <w:t>.</w:t>
      </w:r>
      <w:r w:rsidR="004A201D" w:rsidRPr="00267DA6">
        <w:t xml:space="preserve"> </w:t>
      </w:r>
      <w:r w:rsidR="00B50EEB" w:rsidRPr="00267DA6">
        <w:t xml:space="preserve">godine ispitane su sve prijavljene tražbine prema svojim iznosima i redu. </w:t>
      </w:r>
      <w:r w:rsidR="00D26C39" w:rsidRPr="00267DA6">
        <w:t xml:space="preserve">Stečajni upravitelj priznao je </w:t>
      </w:r>
      <w:r w:rsidR="00B50EEB" w:rsidRPr="00267DA6">
        <w:t xml:space="preserve">tražbine </w:t>
      </w:r>
      <w:r w:rsidR="008B74E3">
        <w:t>prvog višeg isplatnog reda, nave</w:t>
      </w:r>
      <w:r w:rsidR="00BF52EC">
        <w:t xml:space="preserve">dene u točki I. izreke rješenja, </w:t>
      </w:r>
      <w:r w:rsidR="008B74E3">
        <w:t xml:space="preserve">u ukupnom iznosu od </w:t>
      </w:r>
      <w:r w:rsidR="00003092">
        <w:t>1.366.024,33</w:t>
      </w:r>
      <w:r w:rsidR="00BF52EC" w:rsidRPr="00937C5C">
        <w:t xml:space="preserve"> </w:t>
      </w:r>
      <w:r w:rsidR="008B74E3">
        <w:t>kn bruto</w:t>
      </w:r>
      <w:r w:rsidR="00BF52EC">
        <w:t xml:space="preserve">, </w:t>
      </w:r>
      <w:r w:rsidR="008B74E3">
        <w:t>a tako p</w:t>
      </w:r>
      <w:r w:rsidR="00447244">
        <w:t>riznate tražbine</w:t>
      </w:r>
      <w:r w:rsidR="008B74E3">
        <w:t xml:space="preserve"> vjerovnika prvog višeg isplatnog reda </w:t>
      </w:r>
      <w:r w:rsidR="005C24C0">
        <w:t xml:space="preserve">nitko od vjerovnika </w:t>
      </w:r>
      <w:r w:rsidR="00447244">
        <w:t>nije osporio</w:t>
      </w:r>
      <w:r w:rsidR="00267DA6">
        <w:t xml:space="preserve">, </w:t>
      </w:r>
      <w:r w:rsidR="00B50EEB" w:rsidRPr="00267DA6">
        <w:t xml:space="preserve">te se iste u smislu čl. </w:t>
      </w:r>
      <w:r w:rsidR="00FB291A">
        <w:t>263</w:t>
      </w:r>
      <w:r w:rsidR="00B50EEB" w:rsidRPr="00267DA6">
        <w:t>. Stečajnog zakona (</w:t>
      </w:r>
      <w:r w:rsidR="00A77BB3" w:rsidRPr="00267DA6">
        <w:t>Narodne novine broj</w:t>
      </w:r>
      <w:r w:rsidR="00B50EEB" w:rsidRPr="00267DA6">
        <w:t xml:space="preserve"> </w:t>
      </w:r>
      <w:r w:rsidR="00FB291A">
        <w:t>71/15</w:t>
      </w:r>
      <w:r w:rsidR="00AE0E25">
        <w:t>,</w:t>
      </w:r>
      <w:r w:rsidR="00A77BB3" w:rsidRPr="00267DA6">
        <w:t xml:space="preserve"> </w:t>
      </w:r>
      <w:r w:rsidR="00003092">
        <w:t xml:space="preserve">104/17, </w:t>
      </w:r>
      <w:r w:rsidR="00A77BB3" w:rsidRPr="00267DA6">
        <w:t>dalje u tekstu: SZ</w:t>
      </w:r>
      <w:r w:rsidR="00AE0E25">
        <w:t>-</w:t>
      </w:r>
      <w:r w:rsidR="00A77BB3" w:rsidRPr="00267DA6">
        <w:t>a</w:t>
      </w:r>
      <w:r w:rsidR="00B50EEB" w:rsidRPr="00267DA6">
        <w:t>) smatraju utvrđenima</w:t>
      </w:r>
      <w:r w:rsidR="00267DA6">
        <w:t xml:space="preserve">. </w:t>
      </w:r>
      <w:r w:rsidR="008E1CB9">
        <w:t>Stoga je riješeno kao pod točk</w:t>
      </w:r>
      <w:r w:rsidR="00AE0E25">
        <w:t>om</w:t>
      </w:r>
      <w:r w:rsidR="008E1CB9">
        <w:t xml:space="preserve"> I. izreke ovog rješenja. </w:t>
      </w:r>
    </w:p>
    <w:p w:rsidRDefault="008B74E3" w:rsidP="00287A3A" w:rsidR="008B74E3">
      <w:pPr>
        <w:jc w:val="both"/>
      </w:pPr>
    </w:p>
    <w:p w:rsidRDefault="008B74E3" w:rsidP="00003092" w:rsidR="00003092">
      <w:pPr>
        <w:jc w:val="both"/>
      </w:pPr>
      <w:r>
        <w:tab/>
        <w:t xml:space="preserve">Nadalje stečajni upravitelj priznao je tražbine drugog višeg isplatnog reda, navedene u točki II. izreke ovog rješenja u ukupnom iznosu od </w:t>
      </w:r>
      <w:r w:rsidR="00003092">
        <w:t>13.231.611,53</w:t>
      </w:r>
      <w:r w:rsidR="000E4599">
        <w:t xml:space="preserve"> </w:t>
      </w:r>
      <w:r>
        <w:t xml:space="preserve">kn, i tako priznate tražbine nije osporio nitko od vjerovnika, te se iste u smislu čl.263. SZ-a smatraju utvrđenima, pa je riješeno kao pod točkom II. izreke ovog rješenja. </w:t>
      </w:r>
      <w:r w:rsidR="000E4599">
        <w:t xml:space="preserve"> </w:t>
      </w:r>
    </w:p>
    <w:p w:rsidRDefault="00003092" w:rsidP="00003092" w:rsidR="00003092">
      <w:pPr>
        <w:jc w:val="both"/>
      </w:pPr>
    </w:p>
    <w:p w:rsidRDefault="00CD07C4" w:rsidP="00CD07C4" w:rsidR="00CD07C4">
      <w:pPr>
        <w:ind w:firstLine="708"/>
        <w:jc w:val="both"/>
      </w:pPr>
      <w:r>
        <w:t>Stečajni upravitelj je na ispitnom ročištu od 1. ožujka 2018. godine osporio prijavljenu tražbinu vjerovnika drugog višeg isplatnog reda UPRAVITELJ-STAN d.o.o., Zagreb, Ksaverska cesta 41, OIB 54730193110, u iznosu od 6.124,82 kn. Naime, stečajni upravitelj je vezano uz osporavanje te tražbine istaknuo da je stečajni vjerovnik UPRAVITELJ-STAN d.o.o., Zagreb, Ksaverska cesta 41, OIB 54730193110, podnio dvije prijave tražbina, i to prijavu tražbine u iznosu od 28.265,20 kn za zgradu na adresi Sisačka cesta II odvojak 35 A, i navedenu tražbinu priznaje u cijelosti. Nadalje, isti vjerovnik podnio je drugu prijavu tražbine na iznos od 15.343,05 kn, koja prijava tražbine se odnosi na zgradu Sisačka cesta II odvojak 35 I. Stečajni upravitelj naveo je da tu tražbinu priznaje djelomično u iznosu od 9.218,23 kn, a ne priznaje iznos od 6.124,82 kn. Naime, stečajni upravitelj ističe da se osporeni iznos odnosi na stan broj 7835, koji stan nije u vlasništvu stečajnog dužnika od 19. srpnja 2012. godine, a osporeni iznos od 6.124,82 kn se odnosi na razdoblje od veljače 2013. do otvaranja stečajnog postupka. Nadalje, stečajni upravitelj navodi da je iznos od 6.124,82 kn stečajni vjerovnik prijavio temeljem knjigovodstvene kartice kao vjerodostojne isprave, dakle, da za navedeni iznos ne postoji ovršna isprava, pa da na parnicu treba uputi stečajnog vjerovnika da dokaže osnovanost osporene tražbine u iznosu od 6.124,82 kn.</w:t>
      </w:r>
    </w:p>
    <w:p w:rsidRDefault="00DA7321" w:rsidP="008B74E3" w:rsidR="000E4599">
      <w:pPr>
        <w:tabs>
          <w:tab w:pos="862" w:val="left"/>
          <w:tab w:pos="7859" w:val="left"/>
        </w:tabs>
        <w:jc w:val="both"/>
      </w:pPr>
      <w:r>
        <w:tab/>
      </w:r>
    </w:p>
    <w:p w:rsidRDefault="000E4599" w:rsidP="008B74E3" w:rsidR="00DA7321">
      <w:pPr>
        <w:tabs>
          <w:tab w:pos="862" w:val="left"/>
          <w:tab w:pos="7859" w:val="left"/>
        </w:tabs>
        <w:jc w:val="both"/>
      </w:pPr>
      <w:r>
        <w:tab/>
      </w:r>
      <w:r w:rsidR="001A313A">
        <w:t>Slijedom gore navedenog, v</w:t>
      </w:r>
      <w:r>
        <w:t>ezano uz osporen</w:t>
      </w:r>
      <w:r w:rsidR="003D4F71">
        <w:t>u</w:t>
      </w:r>
      <w:r w:rsidR="00DA7321">
        <w:t xml:space="preserve"> tražbin</w:t>
      </w:r>
      <w:r w:rsidR="003D4F71">
        <w:t>u</w:t>
      </w:r>
      <w:r w:rsidR="00DA7321">
        <w:t xml:space="preserve"> pod rednim brojem III.1.</w:t>
      </w:r>
      <w:r>
        <w:t xml:space="preserve"> stečajnih vjerovnika </w:t>
      </w:r>
      <w:r w:rsidR="003D4F71" w:rsidRPr="00740EF7">
        <w:t>UPRAVITELJ-STAN d.o.o., Zagreb</w:t>
      </w:r>
      <w:r>
        <w:t>,</w:t>
      </w:r>
      <w:r w:rsidR="001A313A">
        <w:t xml:space="preserve"> </w:t>
      </w:r>
      <w:r>
        <w:t xml:space="preserve">sud je temeljem čl. 266. st. 1. i čl. 267. st. 1. SZ-a riješio kao pod </w:t>
      </w:r>
      <w:r w:rsidR="00487DCD">
        <w:t>točkama III. i IV.</w:t>
      </w:r>
      <w:r>
        <w:t xml:space="preserve"> izreke ovog rješenja.</w:t>
      </w:r>
    </w:p>
    <w:p w:rsidRDefault="009468B0" w:rsidP="008C51C3" w:rsidR="009468B0" w:rsidRPr="00267DA6">
      <w:pPr>
        <w:ind w:firstLine="708"/>
        <w:jc w:val="both"/>
      </w:pPr>
    </w:p>
    <w:p w:rsidRDefault="009468B0" w:rsidP="009468B0" w:rsidR="002032E7">
      <w:pPr>
        <w:jc w:val="center"/>
      </w:pPr>
      <w:r w:rsidRPr="002032E7">
        <w:t>U Karlovcu</w:t>
      </w:r>
      <w:r w:rsidR="004A201D" w:rsidRPr="002032E7">
        <w:t xml:space="preserve"> </w:t>
      </w:r>
      <w:r w:rsidR="003D4F71">
        <w:t>1. ožujka 2018</w:t>
      </w:r>
      <w:r w:rsidR="004A201D" w:rsidRPr="002032E7">
        <w:t>.</w:t>
      </w:r>
      <w:r w:rsidRPr="002032E7">
        <w:t xml:space="preserve"> godine </w:t>
      </w:r>
    </w:p>
    <w:p w:rsidRDefault="001A313A" w:rsidP="009468B0" w:rsidR="001A313A" w:rsidRPr="00267DA6">
      <w:pPr>
        <w:jc w:val="center"/>
        <w:rPr>
          <w:b/>
        </w:rPr>
      </w:pPr>
    </w:p>
    <w:p w:rsidRDefault="009468B0" w:rsidP="009468B0" w:rsidR="00AE0E25" w:rsidRPr="002032E7">
      <w:pPr>
        <w:jc w:val="both"/>
      </w:pPr>
      <w:r w:rsidRPr="002032E7">
        <w:t xml:space="preserve">                                                                       </w:t>
      </w:r>
      <w:r w:rsidR="00923BEE" w:rsidRPr="002032E7">
        <w:t xml:space="preserve">                               </w:t>
      </w:r>
      <w:r w:rsidR="00A77BB3" w:rsidRPr="002032E7">
        <w:t xml:space="preserve">       </w:t>
      </w:r>
      <w:r w:rsidR="008A3BF4" w:rsidRPr="002032E7">
        <w:t xml:space="preserve">  </w:t>
      </w:r>
      <w:r w:rsidR="008C51C3" w:rsidRPr="002032E7">
        <w:t xml:space="preserve">   </w:t>
      </w:r>
      <w:r w:rsidR="000C46EC">
        <w:t xml:space="preserve">       S</w:t>
      </w:r>
      <w:r w:rsidRPr="002032E7">
        <w:t xml:space="preserve">udac:     </w:t>
      </w:r>
    </w:p>
    <w:p w:rsidRDefault="009468B0" w:rsidP="00495F92" w:rsidR="001C352A">
      <w:pPr>
        <w:jc w:val="both"/>
      </w:pPr>
      <w:r w:rsidRPr="002032E7">
        <w:t xml:space="preserve">                                                                </w:t>
      </w:r>
      <w:r w:rsidR="009237A9" w:rsidRPr="002032E7">
        <w:t xml:space="preserve">                       </w:t>
      </w:r>
      <w:r w:rsidR="008E1CB9" w:rsidRPr="002032E7">
        <w:t xml:space="preserve">          </w:t>
      </w:r>
      <w:r w:rsidR="006E5A28" w:rsidRPr="002032E7">
        <w:t xml:space="preserve">   </w:t>
      </w:r>
      <w:r w:rsidR="00AE0E25" w:rsidRPr="002032E7">
        <w:t xml:space="preserve"> </w:t>
      </w:r>
      <w:r w:rsidR="006E5A28" w:rsidRPr="002032E7">
        <w:t xml:space="preserve"> </w:t>
      </w:r>
      <w:r w:rsidR="002032E7" w:rsidRPr="002032E7">
        <w:t xml:space="preserve"> </w:t>
      </w:r>
      <w:r w:rsidR="008E1CB9" w:rsidRPr="002032E7">
        <w:t xml:space="preserve">  </w:t>
      </w:r>
      <w:r w:rsidR="00C567C0" w:rsidRPr="002032E7">
        <w:t xml:space="preserve">   </w:t>
      </w:r>
      <w:r w:rsidR="008A3BF4" w:rsidRPr="002032E7">
        <w:t xml:space="preserve">  </w:t>
      </w:r>
      <w:r w:rsidR="003D0B7D" w:rsidRPr="002032E7">
        <w:t>Goranka Boljkovac</w:t>
      </w:r>
      <w:r w:rsidR="006B02A2">
        <w:t>, v.r.</w:t>
      </w:r>
    </w:p>
    <w:p w:rsidRDefault="006B02A2" w:rsidP="00495F92" w:rsidR="006B02A2">
      <w:pPr>
        <w:jc w:val="both"/>
      </w:pPr>
    </w:p>
    <w:p w:rsidRDefault="006B02A2" w:rsidP="006B02A2" w:rsidR="006B02A2" w:rsidRPr="005B77E1">
      <w:pPr>
        <w:tabs>
          <w:tab w:pos="6805" w:val="left"/>
        </w:tabs>
        <w:jc w:val="both"/>
      </w:pPr>
      <w:r>
        <w:tab/>
        <w:t>Za točnost otpravka-</w:t>
      </w:r>
    </w:p>
    <w:p w:rsidRDefault="006B02A2" w:rsidP="006B02A2" w:rsidR="00483FA4" w:rsidRPr="00F51122">
      <w:pPr>
        <w:tabs>
          <w:tab w:pos="6805" w:val="left"/>
        </w:tabs>
        <w:jc w:val="both"/>
      </w:pPr>
      <w:r>
        <w:tab/>
        <w:t>ovlašteni službenik:</w:t>
      </w:r>
    </w:p>
    <w:p w:rsidRDefault="006B02A2" w:rsidP="006B02A2" w:rsidR="00871FD3">
      <w:pPr>
        <w:tabs>
          <w:tab w:pos="6805" w:val="left"/>
        </w:tabs>
        <w:jc w:val="both"/>
      </w:pPr>
      <w:r>
        <w:tab/>
        <w:t>Renata Klokočki</w:t>
      </w:r>
    </w:p>
    <w:p w:rsidRDefault="006B02A2" w:rsidP="006B02A2" w:rsidR="006B02A2" w:rsidRPr="00F51122">
      <w:pPr>
        <w:tabs>
          <w:tab w:pos="6805" w:val="left"/>
        </w:tabs>
        <w:jc w:val="both"/>
      </w:pPr>
    </w:p>
    <w:p w:rsidRDefault="009468B0" w:rsidP="009468B0" w:rsidR="009468B0" w:rsidRPr="00267DA6">
      <w:pPr>
        <w:jc w:val="both"/>
      </w:pPr>
      <w:r w:rsidRPr="00267DA6">
        <w:t>PRAVNA POUKA:</w:t>
      </w:r>
    </w:p>
    <w:p w:rsidRDefault="009468B0" w:rsidP="009468B0" w:rsidR="004A201D" w:rsidRPr="00267DA6">
      <w:pPr>
        <w:jc w:val="both"/>
      </w:pPr>
      <w:r w:rsidRPr="00267DA6">
        <w:t xml:space="preserve">Protiv ovog rješenja </w:t>
      </w:r>
      <w:r w:rsidR="004A201D" w:rsidRPr="00267DA6">
        <w:t>prava na žalbu ima stečajni upravitelj i svaki vjerovnik u dijelu koji se tiče njegove prijavljene tražbine</w:t>
      </w:r>
      <w:r w:rsidR="00487DCD">
        <w:t>, odnosno tražbine koju je osporio</w:t>
      </w:r>
      <w:r w:rsidR="004A201D" w:rsidRPr="00267DA6">
        <w:t xml:space="preserve"> (čl. </w:t>
      </w:r>
      <w:r w:rsidR="00FB291A">
        <w:t>265.</w:t>
      </w:r>
      <w:r w:rsidR="004A201D" w:rsidRPr="00267DA6">
        <w:t xml:space="preserve"> st. </w:t>
      </w:r>
      <w:r w:rsidR="00FB291A">
        <w:t>3</w:t>
      </w:r>
      <w:r w:rsidR="004A201D" w:rsidRPr="00267DA6">
        <w:t xml:space="preserve">. SZ-a). Rok </w:t>
      </w:r>
      <w:r w:rsidR="00845C3F">
        <w:t xml:space="preserve">za žalbu iznosi osam dana od dana dostave prijepisa ovog rješenja za vjerovnike kojima se rješenje posebno dostavlja, odnosno rok </w:t>
      </w:r>
      <w:r w:rsidR="004A201D" w:rsidRPr="00267DA6">
        <w:t xml:space="preserve">za žalbu iznosi </w:t>
      </w:r>
      <w:r w:rsidR="00487DCD">
        <w:t xml:space="preserve">osam </w:t>
      </w:r>
      <w:r w:rsidR="004A201D" w:rsidRPr="00267DA6">
        <w:t xml:space="preserve">dana računajući od isteka </w:t>
      </w:r>
      <w:r w:rsidR="000C46EC">
        <w:t>osmog</w:t>
      </w:r>
      <w:r w:rsidR="004A201D" w:rsidRPr="00267DA6">
        <w:t xml:space="preserve"> dana od dana stavljanja rješenja na</w:t>
      </w:r>
      <w:r w:rsidR="00C71058">
        <w:t xml:space="preserve"> mrežnu stranicu</w:t>
      </w:r>
      <w:r w:rsidR="004A201D" w:rsidRPr="00267DA6">
        <w:t xml:space="preserve"> </w:t>
      </w:r>
      <w:r w:rsidR="000C46EC">
        <w:t>e-O</w:t>
      </w:r>
      <w:r w:rsidR="00C71058">
        <w:t>glasna</w:t>
      </w:r>
      <w:r w:rsidR="004A201D" w:rsidRPr="00267DA6">
        <w:t xml:space="preserve"> ploč</w:t>
      </w:r>
      <w:r w:rsidR="00C71058">
        <w:t>a</w:t>
      </w:r>
      <w:r w:rsidR="004A201D" w:rsidRPr="00267DA6">
        <w:t xml:space="preserve"> suda</w:t>
      </w:r>
      <w:r w:rsidR="00845C3F">
        <w:t xml:space="preserve">. </w:t>
      </w:r>
      <w:r w:rsidR="004A201D" w:rsidRPr="00267DA6">
        <w:t>Žalba se podnosi Visokom trgovačkom sudu R</w:t>
      </w:r>
      <w:r w:rsidR="00845C3F">
        <w:t>epublike Hrvatske</w:t>
      </w:r>
      <w:r w:rsidR="004A201D" w:rsidRPr="00267DA6">
        <w:t xml:space="preserve">, putem ovog suda, u </w:t>
      </w:r>
      <w:r w:rsidR="00487DCD">
        <w:t>tri</w:t>
      </w:r>
      <w:r w:rsidR="004A201D" w:rsidRPr="00267DA6">
        <w:t xml:space="preserve"> primjerka. </w:t>
      </w:r>
    </w:p>
    <w:p w:rsidRDefault="009468B0" w:rsidP="009468B0" w:rsidR="009468B0">
      <w:pPr>
        <w:jc w:val="both"/>
      </w:pPr>
    </w:p>
    <w:p w:rsidRDefault="00C14D9F" w:rsidP="009468B0" w:rsidR="00C14D9F">
      <w:pPr>
        <w:jc w:val="both"/>
      </w:pPr>
    </w:p>
    <w:p w:rsidRDefault="000C46EC" w:rsidP="009468B0" w:rsidR="000C46EC" w:rsidRPr="00267DA6">
      <w:pPr>
        <w:jc w:val="both"/>
      </w:pPr>
    </w:p>
    <w:p w:rsidRDefault="0091049A" w:rsidP="00B93ADE" w:rsidR="0091049A" w:rsidRPr="00267DA6">
      <w:pPr>
        <w:ind w:left="360"/>
        <w:jc w:val="both"/>
      </w:pPr>
    </w:p>
    <w:sectPr w:rsidSect="006007B5" w:rsidR="0091049A" w:rsidRPr="00267DA6">
      <w:headerReference w:type="even" r:id="rId11"/>
      <w:headerReference w:type="default" r:id="rId12"/>
      <w:pgSz w:h="16838" w:w="11906"/>
      <w:pgMar w:gutter="0" w:footer="708" w:header="708" w:left="1417" w:bottom="1438"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07C4">
      <w:rPr>
        <w:rStyle w:val="Brojstranice"/>
        <w:noProof/>
      </w:rPr>
      <w:t>3</w:t>
    </w:r>
    <w:r>
      <w:rPr>
        <w:rStyle w:val="Brojstranice"/>
      </w:rPr>
      <w:fldChar w:fldCharType="end"/>
    </w:r>
  </w:p>
  <w:p w:rsidRDefault="00871FD3" w:rsidP="00AE0E25" w:rsidR="00871FD3">
    <w:pPr>
      <w:pStyle w:val="Zaglavlje"/>
      <w:jc w:val="center"/>
    </w:pPr>
    <w:r>
      <w:t xml:space="preserve">                                                                                                                               4 St-</w:t>
    </w:r>
    <w:r w:rsidR="00DB666C">
      <w:t>4340</w:t>
    </w:r>
    <w:r w:rsidR="000C46EC">
      <w:t>/1</w:t>
    </w:r>
    <w:r w:rsidR="00FB291A">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5">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1"/>
  </w:num>
  <w:num w:numId="3">
    <w:abstractNumId w:val="3"/>
  </w:num>
  <w:num w:numId="4">
    <w:abstractNumId w:val="7"/>
  </w:num>
  <w:num w:numId="5">
    <w:abstractNumId w:val="2"/>
  </w:num>
  <w:num w:numId="6">
    <w:abstractNumId w:val="1"/>
  </w:num>
  <w:num w:numId="7">
    <w:abstractNumId w:val="6"/>
  </w:num>
  <w:num w:numId="8">
    <w:abstractNumId w:val="8"/>
  </w:num>
  <w:num w:numId="9">
    <w:abstractNumId w:val="9"/>
  </w:num>
  <w:num w:numId="10">
    <w:abstractNumId w:val="5"/>
  </w:num>
  <w:num w:numId="11">
    <w:abstractNumId w:val="10"/>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3092"/>
    <w:rsid w:val="00007304"/>
    <w:rsid w:val="000077F7"/>
    <w:rsid w:val="00012F1D"/>
    <w:rsid w:val="000245B4"/>
    <w:rsid w:val="00036180"/>
    <w:rsid w:val="00056A75"/>
    <w:rsid w:val="00096A6C"/>
    <w:rsid w:val="000A0B40"/>
    <w:rsid w:val="000A576E"/>
    <w:rsid w:val="000B0FB2"/>
    <w:rsid w:val="000B177D"/>
    <w:rsid w:val="000B5F1C"/>
    <w:rsid w:val="000C1B45"/>
    <w:rsid w:val="000C1E12"/>
    <w:rsid w:val="000C46EC"/>
    <w:rsid w:val="000C53C7"/>
    <w:rsid w:val="000C621D"/>
    <w:rsid w:val="000E4599"/>
    <w:rsid w:val="00120C2D"/>
    <w:rsid w:val="00131B20"/>
    <w:rsid w:val="00153D87"/>
    <w:rsid w:val="001913D7"/>
    <w:rsid w:val="001A313A"/>
    <w:rsid w:val="001B2E51"/>
    <w:rsid w:val="001C352A"/>
    <w:rsid w:val="001C7CC9"/>
    <w:rsid w:val="001E03FB"/>
    <w:rsid w:val="001E21B6"/>
    <w:rsid w:val="001F52FA"/>
    <w:rsid w:val="002032E7"/>
    <w:rsid w:val="00214A20"/>
    <w:rsid w:val="002207C8"/>
    <w:rsid w:val="002234AB"/>
    <w:rsid w:val="00251412"/>
    <w:rsid w:val="002616DE"/>
    <w:rsid w:val="00267DA6"/>
    <w:rsid w:val="0027237A"/>
    <w:rsid w:val="00287A3A"/>
    <w:rsid w:val="002939D3"/>
    <w:rsid w:val="002B4CEF"/>
    <w:rsid w:val="002E71E9"/>
    <w:rsid w:val="0030106D"/>
    <w:rsid w:val="00313BDB"/>
    <w:rsid w:val="00322D13"/>
    <w:rsid w:val="003565B3"/>
    <w:rsid w:val="00374A53"/>
    <w:rsid w:val="00392297"/>
    <w:rsid w:val="003D0B7D"/>
    <w:rsid w:val="003D4F71"/>
    <w:rsid w:val="004268EE"/>
    <w:rsid w:val="004333B9"/>
    <w:rsid w:val="00447244"/>
    <w:rsid w:val="00483FA4"/>
    <w:rsid w:val="00487DCD"/>
    <w:rsid w:val="00495F92"/>
    <w:rsid w:val="004A201D"/>
    <w:rsid w:val="004A44BE"/>
    <w:rsid w:val="004B1B70"/>
    <w:rsid w:val="00504675"/>
    <w:rsid w:val="00505ABF"/>
    <w:rsid w:val="0050695B"/>
    <w:rsid w:val="00562398"/>
    <w:rsid w:val="005646C8"/>
    <w:rsid w:val="005C24C0"/>
    <w:rsid w:val="005E3015"/>
    <w:rsid w:val="006007B5"/>
    <w:rsid w:val="00643621"/>
    <w:rsid w:val="00650897"/>
    <w:rsid w:val="00660B8E"/>
    <w:rsid w:val="006A7683"/>
    <w:rsid w:val="006B02A2"/>
    <w:rsid w:val="006B0440"/>
    <w:rsid w:val="006D5A97"/>
    <w:rsid w:val="006D621E"/>
    <w:rsid w:val="006E19E2"/>
    <w:rsid w:val="006E5A28"/>
    <w:rsid w:val="006F485F"/>
    <w:rsid w:val="00764B48"/>
    <w:rsid w:val="00770120"/>
    <w:rsid w:val="00783E03"/>
    <w:rsid w:val="007C1F4C"/>
    <w:rsid w:val="007D34E0"/>
    <w:rsid w:val="0080578E"/>
    <w:rsid w:val="00834391"/>
    <w:rsid w:val="00844E28"/>
    <w:rsid w:val="00845C3F"/>
    <w:rsid w:val="00871FD3"/>
    <w:rsid w:val="008748E1"/>
    <w:rsid w:val="0088799E"/>
    <w:rsid w:val="00893CE9"/>
    <w:rsid w:val="008A3BF4"/>
    <w:rsid w:val="008B74E3"/>
    <w:rsid w:val="008C51C3"/>
    <w:rsid w:val="008E1CB9"/>
    <w:rsid w:val="008F1555"/>
    <w:rsid w:val="0091049A"/>
    <w:rsid w:val="009237A9"/>
    <w:rsid w:val="00923BEE"/>
    <w:rsid w:val="00937F31"/>
    <w:rsid w:val="009468B0"/>
    <w:rsid w:val="00985DE2"/>
    <w:rsid w:val="009D3D71"/>
    <w:rsid w:val="009F0937"/>
    <w:rsid w:val="00A13175"/>
    <w:rsid w:val="00A14DAD"/>
    <w:rsid w:val="00A24BC2"/>
    <w:rsid w:val="00A330A9"/>
    <w:rsid w:val="00A4312C"/>
    <w:rsid w:val="00A44134"/>
    <w:rsid w:val="00A45370"/>
    <w:rsid w:val="00A618B3"/>
    <w:rsid w:val="00A66CC2"/>
    <w:rsid w:val="00A77BB3"/>
    <w:rsid w:val="00A94AF3"/>
    <w:rsid w:val="00AE0E25"/>
    <w:rsid w:val="00AE2504"/>
    <w:rsid w:val="00AF58ED"/>
    <w:rsid w:val="00B103D9"/>
    <w:rsid w:val="00B20D76"/>
    <w:rsid w:val="00B50EEB"/>
    <w:rsid w:val="00B81753"/>
    <w:rsid w:val="00B93ADE"/>
    <w:rsid w:val="00BA6ECF"/>
    <w:rsid w:val="00BD2065"/>
    <w:rsid w:val="00BD3394"/>
    <w:rsid w:val="00BE6956"/>
    <w:rsid w:val="00BF52EC"/>
    <w:rsid w:val="00C07070"/>
    <w:rsid w:val="00C120CE"/>
    <w:rsid w:val="00C14D9F"/>
    <w:rsid w:val="00C567C0"/>
    <w:rsid w:val="00C60A3B"/>
    <w:rsid w:val="00C65FCF"/>
    <w:rsid w:val="00C71058"/>
    <w:rsid w:val="00C71732"/>
    <w:rsid w:val="00C83DC2"/>
    <w:rsid w:val="00C83EDF"/>
    <w:rsid w:val="00C91549"/>
    <w:rsid w:val="00C951B7"/>
    <w:rsid w:val="00CA1F5B"/>
    <w:rsid w:val="00CA6C99"/>
    <w:rsid w:val="00CC4222"/>
    <w:rsid w:val="00CD07C4"/>
    <w:rsid w:val="00CD08C4"/>
    <w:rsid w:val="00CD6CDA"/>
    <w:rsid w:val="00D26C39"/>
    <w:rsid w:val="00D42104"/>
    <w:rsid w:val="00D4607D"/>
    <w:rsid w:val="00D66539"/>
    <w:rsid w:val="00D71AC9"/>
    <w:rsid w:val="00DA7321"/>
    <w:rsid w:val="00DB666C"/>
    <w:rsid w:val="00DC4E31"/>
    <w:rsid w:val="00E07968"/>
    <w:rsid w:val="00E10266"/>
    <w:rsid w:val="00E504F4"/>
    <w:rsid w:val="00E6357E"/>
    <w:rsid w:val="00EA39DD"/>
    <w:rsid w:val="00EB2C04"/>
    <w:rsid w:val="00EC0260"/>
    <w:rsid w:val="00F1017A"/>
    <w:rsid w:val="00F51122"/>
    <w:rsid w:val="00F77ECE"/>
    <w:rsid w:val="00F97D8F"/>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322D13"/>
    <w:rPr>
      <w:color w:val="808080"/>
      <w:bdr w:space="0" w:sz="0" w:color="auto" w:val="none"/>
      <w:shd w:fill="auto" w:color="auto" w:val="clear"/>
    </w:rPr>
  </w:style>
  <w:style w:customStyle="true" w:styleId="eSPISCCParagraphDefaultFont" w:type="character">
    <w:name w:val="eSPIS_CC_Paragraph Default Font"/>
    <w:basedOn w:val="Zadanifontodlomka"/>
    <w:rsid w:val="00322D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2D13"/>
    <w:rPr>
      <w:bdr w:space="0" w:sz="0" w:color="auto" w:val="none"/>
      <w:shd w:fill="FFFFCC" w:color="auto" w:val="clear"/>
      <w:lang w:val="hr-HR"/>
    </w:rPr>
  </w:style>
  <w:style w:customStyle="true" w:styleId="PozadinaSvijetloCrvena" w:type="character">
    <w:name w:val="Pozadina_SvijetloCrvena"/>
    <w:basedOn w:val="eSPISCCParagraphDefaultFont"/>
    <w:rsid w:val="00322D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2D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322D13"/>
    <w:rPr>
      <w:color w:val="808080"/>
      <w:bdr w:color="auto" w:space="0" w:sz="0" w:val="none"/>
      <w:shd w:color="auto" w:fill="auto" w:val="clear"/>
    </w:rPr>
  </w:style>
  <w:style w:customStyle="1" w:styleId="eSPISCCParagraphDefaultFont" w:type="character">
    <w:name w:val="eSPIS_CC_Paragraph Default Font"/>
    <w:basedOn w:val="Zadanifontodlomka"/>
    <w:rsid w:val="00322D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2D13"/>
    <w:rPr>
      <w:bdr w:color="auto" w:space="0" w:sz="0" w:val="none"/>
      <w:shd w:color="auto" w:fill="FFFFCC" w:val="clear"/>
      <w:lang w:val="hr-HR"/>
    </w:rPr>
  </w:style>
  <w:style w:customStyle="1" w:styleId="PozadinaSvijetloCrvena" w:type="character">
    <w:name w:val="Pozadina_SvijetloCrvena"/>
    <w:basedOn w:val="eSPISCCParagraphDefaultFont"/>
    <w:rsid w:val="00322D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2D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665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2018.</izvorni_sadrzaj>
    <derivirana_varijabla naziv="DomainObject.DatumDonosenjaOdluke_1">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St-4340/2016-44</izvorni_sadrzaj>
    <derivirana_varijabla naziv="DomainObject.Oznaka_1">St-4340/2016-44</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4340</izvorni_sadrzaj>
    <derivirana_varijabla naziv="DomainObject.Predmet.Broj_1">4340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St-4340/2016</izvorni_sadrzaj>
    <derivirana_varijabla naziv="DomainObject.Predmet.OznakaBroj_1">St-4340/2016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IMAGO STUDIO d.o.o. zastupanog po punomoćniku Ivica Matošević; Boris Pezić</izvorni_sadrzaj>
    <derivirana_varijabla naziv="DomainObject.Predmet.ProtustrankaFormated_1">  IMAGO STUDIO d.o.o. zastupanog po punomoćniku Ivica Matošević; Boris Pezić</derivirana_varijabla>
  </DomainObject.Predmet.ProtustrankaFormated>
  <DomainObject.Predmet.ProtustrankaFormatedOIB>
    <izvorni_sadrzaj>  IMAGO STUDIO d.o.o., OIB 26389176131 zastupanog po punomoćniku Ivica Matošević; Boris Pezić</izvorni_sadrzaj>
    <derivirana_varijabla naziv="DomainObject.Predmet.ProtustrankaFormatedOIB_1">  IMAGO STUDIO d.o.o., OIB 26389176131 zastupanog po punomoćniku Ivica Matošević; Boris Pezić</derivirana_varijabla>
  </DomainObject.Predmet.ProtustrankaFormatedOIB>
  <DomainObject.Predmet.ProtustrankaFormatedWithAdress>
    <izvorni_sadrzaj> IMAGO STUDIO d.o.o., Franje Hermana 13/A, 10000 Zagreb zastupanog po punomoćniku Ivica Matošević; Boris Pezić</izvorni_sadrzaj>
    <derivirana_varijabla naziv="DomainObject.Predmet.ProtustrankaFormatedWithAdress_1"> IMAGO STUDIO d.o.o., Franje Hermana 13/A, 10000 Zagreb zastupanog po punomoćniku Ivica Matošević; Boris Pezić</derivirana_varijabla>
  </DomainObject.Predmet.ProtustrankaFormatedWithAdress>
  <DomainObject.Predmet.ProtustrankaFormatedWithAdressOIB>
    <izvorni_sadrzaj> IMAGO STUDIO d.o.o., OIB 26389176131, Franje Hermana 13/A, 10000 Zagreb zastupanog po punomoćniku Ivica Matošević; Boris Pezić</izvorni_sadrzaj>
    <derivirana_varijabla naziv="DomainObject.Predmet.ProtustrankaFormatedWithAdressOIB_1"> IMAGO STUDIO d.o.o., OIB 26389176131, Franje Hermana 13/A, 10000 Zagreb zastupanog po punomoćniku Ivica Matošević; Boris Pezić</derivirana_varijabla>
  </DomainObject.Predmet.ProtustrankaFormatedWithAdressOIB>
  <DomainObject.Predmet.ProtustrankaWithAdress>
    <izvorni_sadrzaj>IMAGO STUDIO d.o.o. Franje Hermana 13/A, 10000 Zagreb</izvorni_sadrzaj>
    <derivirana_varijabla naziv="DomainObject.Predmet.ProtustrankaWithAdress_1">IMAGO STUDIO d.o.o. Franje Hermana 13/A, 10000 Zagreb</derivirana_varijabla>
  </DomainObject.Predmet.ProtustrankaWithAdress>
  <DomainObject.Predmet.ProtustrankaWithAdressOIB>
    <izvorni_sadrzaj>IMAGO STUDIO d.o.o., OIB 26389176131, Franje Hermana 13/A, 10000 Zagreb</izvorni_sadrzaj>
    <derivirana_varijabla naziv="DomainObject.Predmet.ProtustrankaWithAdressOIB_1">IMAGO STUDIO d.o.o., OIB 26389176131, Franje Hermana 13/A, 10000 Zagreb</derivirana_varijabla>
  </DomainObject.Predmet.ProtustrankaWithAdressOIB>
  <DomainObject.Predmet.ProtustrankaNazivFormated>
    <izvorni_sadrzaj>IMAGO STUDIO d.o.o.</izvorni_sadrzaj>
    <derivirana_varijabla naziv="DomainObject.Predmet.ProtustrankaNazivFormated_1">IMAGO STUDIO d.o.o.</derivirana_varijabla>
  </DomainObject.Predmet.ProtustrankaNazivFormated>
  <DomainObject.Predmet.ProtustrankaNazivFormatedOIB>
    <izvorni_sadrzaj>IMAGO STUDIO d.o.o., OIB 26389176131</izvorni_sadrzaj>
    <derivirana_varijabla naziv="DomainObject.Predmet.ProtustrankaNazivFormatedOIB_1">IMAGO STUDIO d.o.o., OIB 26389176131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IMAGO STUDIO d.o.o. zastupanog po punomoćniku Ivica Matošević; Boris Pezić</item>
    </izvorni_sadrzaj>
    <derivirana_varijabla naziv="DomainObject.Predmet.ProtuStrankaListFormated_1">
      <item>IMAGO STUDIO d.o.o. zastupanog po punomoćniku Ivica Matošević; Boris Pezić</item>
    </derivirana_varijabla>
  </DomainObject.Predmet.ProtuStrankaListFormated>
  <DomainObject.Predmet.ProtuStrankaListFormatedOIB>
    <izvorni_sadrzaj>
      <item>IMAGO STUDIO d.o.o., OIB 26389176131 zastupanog po punomoćniku Ivica Matošević; Boris Pezić</item>
    </izvorni_sadrzaj>
    <derivirana_varijabla naziv="DomainObject.Predmet.ProtuStrankaListFormatedOIB_1">
      <item>IMAGO STUDIO d.o.o., OIB 26389176131 zastupanog po punomoćniku Ivica Matošević; Boris Pezić</item>
    </derivirana_varijabla>
  </DomainObject.Predmet.ProtuStrankaListFormatedOIB>
  <DomainObject.Predmet.ProtuStrankaListFormatedWithAdress>
    <izvorni_sadrzaj>
      <item>IMAGO STUDIO d.o.o., Franje Hermana 13/A, 10000 Zagreb zastupanog po punomoćniku Ivica Matošević; Boris Pezić</item>
    </izvorni_sadrzaj>
    <derivirana_varijabla naziv="DomainObject.Predmet.ProtuStrankaListFormatedWithAdress_1">
      <item>IMAGO STUDIO d.o.o., Franje Hermana 13/A, 10000 Zagreb zastupanog po punomoćniku Ivica Matošević; Boris Pezić</item>
    </derivirana_varijabla>
  </DomainObject.Predmet.ProtuStrankaListFormatedWithAdress>
  <DomainObject.Predmet.ProtuStrankaListFormatedWithAdressOIB>
    <izvorni_sadrzaj>
      <item>IMAGO STUDIO d.o.o., OIB 26389176131, Franje Hermana 13/A, 10000 Zagreb zastupanog po punomoćniku Ivica Matošević; Boris Pezić</item>
    </izvorni_sadrzaj>
    <derivirana_varijabla naziv="DomainObject.Predmet.ProtuStrankaListFormatedWithAdressOIB_1">
      <item>IMAGO STUDIO d.o.o., OIB 26389176131, Franje Hermana 13/A, 10000 Zagreb zastupanog po punomoćniku Ivica Matošević; Boris Pezić</item>
    </derivirana_varijabla>
  </DomainObject.Predmet.ProtuStrankaListFormatedWithAdressOIB>
  <DomainObject.Predmet.ProtuStrankaListNazivFormated>
    <izvorni_sadrzaj>
      <item>IMAGO STUDIO d.o.o.</item>
    </izvorni_sadrzaj>
    <derivirana_varijabla naziv="DomainObject.Predmet.ProtuStrankaListNazivFormated_1">
      <item>IMAGO STUDIO d.o.o.</item>
    </derivirana_varijabla>
  </DomainObject.Predmet.ProtuStrankaListNazivFormated>
  <DomainObject.Predmet.ProtuStrankaListNazivFormatedOIB>
    <izvorni_sadrzaj>
      <item>IMAGO STUDIO d.o.o., OIB 26389176131</item>
    </izvorni_sadrzaj>
    <derivirana_varijabla naziv="DomainObject.Predmet.ProtuStrankaListNazivFormatedOIB_1">
      <item>IMAGO STUDIO d.o.o., OIB 26389176131</item>
    </derivirana_varijabla>
  </DomainObject.Predmet.ProtuStrankaListNazivFormatedOIB>
  <DomainObject.Predmet.OstaliListFormated>
    <izvorni_sadrzaj>
      <item>Ivica Matošević punomoćnik sudionika u postupku IMAGO STUDIO d.o.o.</item>
      <item>Boris Pezić punomoćnik sudionika u postupku IMAGO STUDIO d.o.o.</item>
    </izvorni_sadrzaj>
    <derivirana_varijabla naziv="DomainObject.Predmet.OstaliListFormated_1">
      <item>Ivica Matošević punomoćnik sudionika u postupku IMAGO STUDIO d.o.o.</item>
      <item>Boris Pezić punomoćnik sudionika u postupku IMAGO STUDIO d.o.o.</item>
    </derivirana_varijabla>
  </DomainObject.Predmet.OstaliListFormated>
  <DomainObject.Predmet.OstaliListFormatedOIB>
    <izvorni_sadrzaj>
      <item>Ivica Matošević, OIB 34836193961 punomoćnik sudionika u postupku IMAGO STUDIO d.o.o.</item>
      <item>Boris Pezić punomoćnik sudionika u postupku IMAGO STUDIO d.o.o.</item>
    </izvorni_sadrzaj>
    <derivirana_varijabla naziv="DomainObject.Predmet.OstaliListFormatedOIB_1">
      <item>Ivica Matošević, OIB 34836193961 punomoćnik sudionika u postupku IMAGO STUDIO d.o.o.</item>
      <item>Boris Pezić punomoćnik sudionika u postupku IMAGO STUDIO d.o.o.</item>
    </derivirana_varijabla>
  </DomainObject.Predmet.OstaliListFormatedOIB>
  <DomainObject.Predmet.OstaliListFormatedWithAdress>
    <izvorni_sadrzaj>
      <item>Ivica Matošević, Hermanova Ulica 13 A, 10000 Zagreb punomoćnik sudionika u postupku IMAGO STUDIO d.o.o.</item>
      <item>Boris Pezić, Vončinina 2/1, 10000 Zagreb punomoćnik sudionika u postupku IMAGO STUDIO d.o.o.</item>
    </izvorni_sadrzaj>
    <derivirana_varijabla naziv="DomainObject.Predmet.OstaliListFormatedWithAdress_1">
      <item>Ivica Matošević, Hermanova Ulica 13 A, 10000 Zagreb punomoćnik sudionika u postupku IMAGO STUDIO d.o.o.</item>
      <item>Boris Pezić, Vončinina 2/1, 10000 Zagreb punomoćnik sudionika u postupku IMAGO STUDIO d.o.o.</item>
    </derivirana_varijabla>
  </DomainObject.Predmet.OstaliListFormatedWithAdress>
  <DomainObject.Predmet.OstaliListFormatedWithAdressOIB>
    <izvorni_sadrzaj>
      <item>Ivica Matošević, OIB 34836193961, Hermanova Ulica 13 A, 10000 Zagreb punomoćnik sudionika u postupku IMAGO STUDIO d.o.o.</item>
      <item>Boris Pezić, Vončinina 2/1, 10000 Zagreb punomoćnik sudionika u postupku IMAGO STUDIO d.o.o.</item>
    </izvorni_sadrzaj>
    <derivirana_varijabla naziv="DomainObject.Predmet.OstaliListFormatedWithAdressOIB_1">
      <item>Ivica Matošević, OIB 34836193961, Hermanova Ulica 13 A, 10000 Zagreb punomoćnik sudionika u postupku IMAGO STUDIO d.o.o.</item>
      <item>Boris Pezić, Vončinina 2/1, 10000 Zagreb punomoćnik sudionika u postupku IMAGO STUDIO d.o.o.</item>
    </derivirana_varijabla>
  </DomainObject.Predmet.OstaliListFormatedWithAdressOIB>
  <DomainObject.Predmet.OstaliListNazivFormated>
    <izvorni_sadrzaj>
      <item>Ivica Matošević</item>
      <item>Boris Pezić</item>
    </izvorni_sadrzaj>
    <derivirana_varijabla naziv="DomainObject.Predmet.OstaliListNazivFormated_1">
      <item>Ivica Matošević</item>
      <item>Boris Pezić</item>
    </derivirana_varijabla>
  </DomainObject.Predmet.OstaliListNazivFormated>
  <DomainObject.Predmet.OstaliListNazivFormatedOIB>
    <izvorni_sadrzaj>
      <item>Ivica Matošević, OIB 34836193961</item>
      <item>Boris Pezić</item>
    </izvorni_sadrzaj>
    <derivirana_varijabla naziv="DomainObject.Predmet.OstaliListNazivFormatedOIB_1">
      <item>Ivica Matošević, OIB 34836193961</item>
      <item>Boris Pezić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2018.</izvorni_sadrzaj>
    <derivirana_varijabla naziv="DomainObject.Datum_1">1. ožujka 2018.</derivirana_varijabla>
  </DomainObject.Datum>
  <DomainObject.PoslovniBrojDokumenta>
    <izvorni_sadrzaj>St-4340/2016-44</izvorni_sadrzaj>
    <derivirana_varijabla naziv="DomainObject.PoslovniBrojDokumenta_1">St-4340/2016-44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IMAGO STUDIO d.o.o.</izvorni_sadrzaj>
    <derivirana_varijabla naziv="DomainObject.Predmet.ProtustrankaIDrugi_1">IMAGO STUDIO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IMAGO STUDIO d.o.o., OIB 26389176131, Franje Hermana 13/A, 10000 Zagreb</izvorni_sadrzaj>
    <derivirana_varijabla naziv="DomainObject.Predmet.ProtustrankaIDrugiAdressOIB_1">IMAGO STUDIO d.o.o., OIB 26389176131, Franje Hermana 13/A,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IMAGO STUDIO d.o.o.</item>
      <item>Ivica Matošević</item>
      <item>Boris Pezić</item>
    </izvorni_sadrzaj>
    <derivirana_varijabla naziv="DomainObject.Predmet.SudioniciListNaziv_1">
      <item>FINA Regionalni centar Zagreb</item>
      <item>IMAGO STUDIO d.o.o.</item>
      <item>Ivica Matošević</item>
      <item>Boris Pezić</item>
    </derivirana_varijabla>
  </DomainObject.Predmet.SudioniciListNaziv>
  <DomainObject.Predmet.SudioniciListAdressOIB>
    <izvorni_sadrzaj>
      <item>FINA Regionalni centar Zagreb, OIB 85821130368, Trg svibanjskih žrtava 1995. br. 1,10000 Zagreb</item>
      <item>IMAGO STUDIO d.o.o., OIB 26389176131, Franje Hermana 13/A,10000 Zagreb</item>
      <item>Ivica Matošević, OIB 34836193961, Hermanova Ulica 13 A,10000 Zagreb</item>
      <item>Boris Pezić, Vončinina 2/1,10000 Zagreb</item>
    </izvorni_sadrzaj>
    <derivirana_varijabla naziv="DomainObject.Predmet.SudioniciListAdressOIB_1">
      <item>FINA Regionalni centar Zagreb, OIB 85821130368, Trg svibanjskih žrtava 1995. br. 1,10000 Zagreb</item>
      <item>IMAGO STUDIO d.o.o., OIB 26389176131, Franje Hermana 13/A,10000 Zagreb</item>
      <item>Ivica Matošević, OIB 34836193961, Hermanova Ulica 13 A,10000 Zagreb</item>
      <item>Boris Pezić, Vončinina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26389176131</item>
      <item>, OIB 34836193961</item>
      <item>, OIB null</item>
    </izvorni_sadrzaj>
    <derivirana_varijabla naziv="DomainObject.Predmet.SudioniciListNazivOIB_1">
      <item>, OIB 85821130368</item>
      <item>, OIB 26389176131</item>
      <item>, OIB 34836193961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Fučkar, OIB 01195634741, Braće Radića 63, 33520 Sladojevci</item>
    </izvorni_sadrzaj>
    <derivirana_varijabla naziv="DomainObject.Predmet.StecajniUpraviteljiListAddressOIB_1">
      <item>Krešimir Fučkar, OIB 01195634741, Braće Radića 63, 33520 Sladojevci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0B6BD3-2BB7-4C32-B660-37FDB2C31B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942</properties:Words>
  <properties:Characters>5424</properties:Characters>
  <properties:Lines>154</properties:Lines>
  <properties:Paragraphs>72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8885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2018-03-01T13:05:00Z</dcterms:created>
  <dc:creator>Korisnik</dc:creator>
  <cp:lastModifiedBy>Renata Klokočki</cp:lastModifiedBy>
  <cp:lastPrinted>2017-01-27T09:29:00Z</cp:lastPrinted>
  <dcterms:modified xmlns:xsi="http://www.w3.org/2001/XMLSchema-instance" xsi:type="dcterms:W3CDTF">2018-03-01T13:27:00Z</dcterms:modified>
  <cp:revision>7</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St-4340/2016-44 / Odluka - Rješenje - utvrđene i osporene tražbine (RJEŠENJE_O_PRIJAVLJENIM_TRAŽBINAMA-IMAGO_STUDIO.docx)</vt:lpwstr>
  </prop:property>
  <prop:property name="CC_coloring" pid="4" fmtid="{D5CDD505-2E9C-101B-9397-08002B2CF9AE}">
    <vt:bool>false</vt:bool>
  </prop:property>
  <prop:property name="BrojStranica" pid="5" fmtid="{D5CDD505-2E9C-101B-9397-08002B2CF9AE}">
    <vt:i4>4</vt:i4>
  </prop:property>
</prop:Properties>
</file>