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bb49" w14:paraId="760bb4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02DB9">
        <w:t>27</w:t>
      </w:r>
      <w:r w:rsidR="00D419EB">
        <w:t>56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02DB9">
        <w:t>27</w:t>
      </w:r>
      <w:r w:rsidR="00D419EB">
        <w:t>56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419EB" w:rsidRPr="00A460CA">
        <w:t>OVERPLAN društvo s ograničenom odgovornošću za projektiranje i građenje</w:t>
      </w:r>
      <w:r w:rsidR="00D419EB">
        <w:t>, Zagreb (Grad Zagreb),</w:t>
      </w:r>
      <w:r w:rsidR="00D419EB" w:rsidRPr="004D3A78">
        <w:t xml:space="preserve"> </w:t>
      </w:r>
      <w:r w:rsidR="00D419EB">
        <w:t xml:space="preserve">Begovačka 9 </w:t>
      </w:r>
      <w:r w:rsidR="00D419EB" w:rsidRPr="004D3A78">
        <w:t>OIB:</w:t>
      </w:r>
      <w:r w:rsidR="00D419EB" w:rsidRPr="00BD1DD4">
        <w:t xml:space="preserve"> </w:t>
      </w:r>
      <w:r w:rsidR="00D419EB" w:rsidRPr="00A460CA">
        <w:t>60807602770</w:t>
      </w:r>
      <w:r w:rsidR="006D4A58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916786">
        <w:t xml:space="preserve"> </w:t>
      </w:r>
      <w:r w:rsidR="00D419EB">
        <w:t>1.209.206,64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16786">
        <w:t>30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8246E"/>
    <w:rsid w:val="003D35F9"/>
    <w:rsid w:val="003E3A15"/>
    <w:rsid w:val="00413F4C"/>
    <w:rsid w:val="004234FE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468BB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St-2756/2015</izvorni_sadrzaj>
    <derivirana_varijabla naziv="DomainObject.Predmet.OznakaBroj_1">St-2756/2015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OVERPLAN d.o.o. zastupanog po punomoćniku Željko Hasanagić</izvorni_sadrzaj>
    <derivirana_varijabla naziv="DomainObject.Predmet.ProtustrankaFormated_1">  OVERPLAN d.o.o. zastupanog po punomoćniku Željko Hasanagić</derivirana_varijabla>
  </DomainObject.Predmet.ProtustrankaFormated>
  <DomainObject.Predmet.ProtustrankaFormatedOIB>
    <izvorni_sadrzaj>  OVERPLAN d.o.o., OIB 60807602770 zastupanog po punomoćniku Željko Hasanagić</izvorni_sadrzaj>
    <derivirana_varijabla naziv="DomainObject.Predmet.ProtustrankaFormatedOIB_1">  OVERPLAN d.o.o., OIB 60807602770 zastupanog po punomoćniku Željko Hasanagić</derivirana_varijabla>
  </DomainObject.Predmet.ProtustrankaFormatedOIB>
  <DomainObject.Predmet.ProtustrankaFormatedWithAdress>
    <izvorni_sadrzaj> OVERPLAN d.o.o., Begovačka 9, 10000 Zagreb zastupanog po punomoćniku Željko Hasanagić</izvorni_sadrzaj>
    <derivirana_varijabla naziv="DomainObject.Predmet.ProtustrankaFormatedWithAdress_1"> OVERPLAN d.o.o., Begovačka 9, 10000 Zagreb zastupanog po punomoćniku Željko Hasanagić</derivirana_varijabla>
  </DomainObject.Predmet.ProtustrankaFormatedWithAdress>
  <DomainObject.Predmet.ProtustrankaFormatedWithAdressOIB>
    <izvorni_sadrzaj> OVERPLAN d.o.o., OIB 60807602770, Begovačka 9, 10000 Zagreb zastupanog po punomoćniku Željko Hasanagić</izvorni_sadrzaj>
    <derivirana_varijabla naziv="DomainObject.Predmet.ProtustrankaFormatedWithAdressOIB_1"> OVERPLAN d.o.o., OIB 60807602770, Begovačka 9, 10000 Zagreb zastupanog po punomoćniku Željko Hasanagić</derivirana_varijabla>
  </DomainObject.Predmet.ProtustrankaFormatedWithAdressOIB>
  <DomainObject.Predmet.ProtustrankaWithAdress>
    <izvorni_sadrzaj>OVERPLAN d.o.o. Begovačka 9, 10000 Zagreb</izvorni_sadrzaj>
    <derivirana_varijabla naziv="DomainObject.Predmet.ProtustrankaWithAdress_1">OVERPLAN d.o.o. Begovačka 9, 10000 Zagreb</derivirana_varijabla>
  </DomainObject.Predmet.ProtustrankaWithAdress>
  <DomainObject.Predmet.ProtustrankaWithAdressOIB>
    <izvorni_sadrzaj>OVERPLAN d.o.o., OIB 60807602770, Begovačka 9, 10000 Zagreb</izvorni_sadrzaj>
    <derivirana_varijabla naziv="DomainObject.Predmet.ProtustrankaWithAdressOIB_1">OVERPLAN d.o.o., OIB 60807602770, Begovačka 9, 10000 Zagreb</derivirana_varijabla>
  </DomainObject.Predmet.ProtustrankaWithAdressOIB>
  <DomainObject.Predmet.ProtustrankaNazivFormated>
    <izvorni_sadrzaj>OVERPLAN d.o.o.</izvorni_sadrzaj>
    <derivirana_varijabla naziv="DomainObject.Predmet.ProtustrankaNazivFormated_1">OVERPLAN d.o.o.</derivirana_varijabla>
  </DomainObject.Predmet.ProtustrankaNazivFormated>
  <DomainObject.Predmet.ProtustrankaNazivFormatedOIB>
    <izvorni_sadrzaj>OVERPLAN d.o.o., OIB 60807602770</izvorni_sadrzaj>
    <derivirana_varijabla naziv="DomainObject.Predmet.ProtustrankaNazivFormatedOIB_1">OVERPLAN d.o.o., OIB 60807602770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OVERPLAN d.o.o. zastupanog po punomoćniku Željko Hasanagić</item>
    </izvorni_sadrzaj>
    <derivirana_varijabla naziv="DomainObject.Predmet.ProtuStrankaListFormated_1">
      <item>OVERPLAN d.o.o. zastupanog po punomoćniku Željko Hasanagić</item>
    </derivirana_varijabla>
  </DomainObject.Predmet.ProtuStrankaListFormated>
  <DomainObject.Predmet.ProtuStrankaListFormatedOIB>
    <izvorni_sadrzaj>
      <item>OVERPLAN d.o.o., OIB 60807602770 zastupanog po punomoćniku Željko Hasanagić</item>
    </izvorni_sadrzaj>
    <derivirana_varijabla naziv="DomainObject.Predmet.ProtuStrankaListFormatedOIB_1">
      <item>OVERPLAN d.o.o., OIB 60807602770 zastupanog po punomoćniku Željko Hasanagić</item>
    </derivirana_varijabla>
  </DomainObject.Predmet.ProtuStrankaListFormatedOIB>
  <DomainObject.Predmet.ProtuStrankaListFormatedWithAdress>
    <izvorni_sadrzaj>
      <item>OVERPLAN d.o.o., Begovačka 9, 10000 Zagreb zastupanog po punomoćniku Željko Hasanagić</item>
    </izvorni_sadrzaj>
    <derivirana_varijabla naziv="DomainObject.Predmet.ProtuStrankaListFormatedWithAdress_1">
      <item>OVERPLAN d.o.o., Begovačka 9, 10000 Zagreb zastupanog po punomoćniku Željko Hasanagić</item>
    </derivirana_varijabla>
  </DomainObject.Predmet.ProtuStrankaListFormatedWithAdress>
  <DomainObject.Predmet.ProtuStrankaListFormatedWithAdressOIB>
    <izvorni_sadrzaj>
      <item>OVERPLAN d.o.o., OIB 60807602770, Begovačka 9, 10000 Zagreb zastupanog po punomoćniku Željko Hasanagić</item>
    </izvorni_sadrzaj>
    <derivirana_varijabla naziv="DomainObject.Predmet.ProtuStrankaListFormatedWithAdressOIB_1">
      <item>OVERPLAN d.o.o., OIB 60807602770, Begovačka 9, 10000 Zagreb zastupanog po punomoćniku Željko Hasanagić</item>
    </derivirana_varijabla>
  </DomainObject.Predmet.ProtuStrankaListFormatedWithAdressOIB>
  <DomainObject.Predmet.ProtuStrankaListNazivFormated>
    <izvorni_sadrzaj>
      <item>OVERPLAN d.o.o.</item>
    </izvorni_sadrzaj>
    <derivirana_varijabla naziv="DomainObject.Predmet.ProtuStrankaListNazivFormated_1">
      <item>OVERPLAN d.o.o.</item>
    </derivirana_varijabla>
  </DomainObject.Predmet.ProtuStrankaListNazivFormated>
  <DomainObject.Predmet.ProtuStrankaListNazivFormatedOIB>
    <izvorni_sadrzaj>
      <item>OVERPLAN d.o.o., OIB 60807602770</item>
    </izvorni_sadrzaj>
    <derivirana_varijabla naziv="DomainObject.Predmet.ProtuStrankaListNazivFormatedOIB_1">
      <item>OVERPLAN d.o.o., OIB 60807602770</item>
    </derivirana_varijabla>
  </DomainObject.Predmet.ProtuStrankaListNazivFormatedOIB>
  <DomainObject.Predmet.OstaliListFormated>
    <izvorni_sadrzaj>
      <item>Željko Hasanagić punomoćnik sudionika u postupku OVERPLAN d.o.o.</item>
    </izvorni_sadrzaj>
    <derivirana_varijabla naziv="DomainObject.Predmet.OstaliListFormated_1">
      <item>Željko Hasanagić punomoćnik sudionika u postupku OVERPLAN d.o.o.</item>
    </derivirana_varijabla>
  </DomainObject.Predmet.OstaliListFormated>
  <DomainObject.Predmet.OstaliListFormatedOIB>
    <izvorni_sadrzaj>
      <item>Željko Hasanagić, OIB 04989393471 punomoćnik sudionika u postupku OVERPLAN d.o.o.</item>
    </izvorni_sadrzaj>
    <derivirana_varijabla naziv="DomainObject.Predmet.OstaliListFormatedOIB_1">
      <item>Željko Hasanagić, OIB 04989393471 punomoćnik sudionika u postupku OVERPLAN d.o.o.</item>
    </derivirana_varijabla>
  </DomainObject.Predmet.OstaliListFormatedOIB>
  <DomainObject.Predmet.OstaliListFormatedWithAdress>
    <izvorni_sadrzaj>
      <item>Željko Hasanagić, Šenova 17, 10000 Zagreb punomoćnik sudionika u postupku OVERPLAN d.o.o.</item>
    </izvorni_sadrzaj>
    <derivirana_varijabla naziv="DomainObject.Predmet.OstaliListFormatedWithAdress_1">
      <item>Željko Hasanagić, Šenova 17, 10000 Zagreb punomoćnik sudionika u postupku OVERPLAN d.o.o.</item>
    </derivirana_varijabla>
  </DomainObject.Predmet.OstaliListFormatedWithAdress>
  <DomainObject.Predmet.OstaliListFormatedWithAdressOIB>
    <izvorni_sadrzaj>
      <item>Željko Hasanagić, OIB 04989393471, Šenova 17, 10000 Zagreb punomoćnik sudionika u postupku OVERPLAN d.o.o.</item>
    </izvorni_sadrzaj>
    <derivirana_varijabla naziv="DomainObject.Predmet.OstaliListFormatedWithAdressOIB_1">
      <item>Željko Hasanagić, OIB 04989393471, Šenova 17, 10000 Zagreb punomoćnik sudionika u postupku OVERPLAN d.o.o.</item>
    </derivirana_varijabla>
  </DomainObject.Predmet.OstaliListFormatedWithAdressOIB>
  <DomainObject.Predmet.OstaliListNazivFormated>
    <izvorni_sadrzaj>
      <item>Željko Hasanagić</item>
    </izvorni_sadrzaj>
    <derivirana_varijabla naziv="DomainObject.Predmet.OstaliListNazivFormated_1">
      <item>Željko Hasanagić</item>
    </derivirana_varijabla>
  </DomainObject.Predmet.OstaliListNazivFormated>
  <DomainObject.Predmet.OstaliListNazivFormatedOIB>
    <izvorni_sadrzaj>
      <item>Željko Hasanagić, OIB 04989393471</item>
    </izvorni_sadrzaj>
    <derivirana_varijabla naziv="DomainObject.Predmet.OstaliListNazivFormatedOIB_1">
      <item>Željko Hasanagić, OIB 04989393471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OVERPLAN d.o.o.</izvorni_sadrzaj>
    <derivirana_varijabla naziv="DomainObject.Predmet.ProtustrankaIDrugi_1">OVERPLAN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OVERPLAN d.o.o., OIB 60807602770, Begovačka 9, 10000 Zagreb</izvorni_sadrzaj>
    <derivirana_varijabla naziv="DomainObject.Predmet.ProtustrankaIDrugiAdressOIB_1">OVERPLAN d.o.o., OIB 60807602770, Begovačka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OVERPLAN d.o.o.</item>
      <item>Željko Hasanagić</item>
    </izvorni_sadrzaj>
    <derivirana_varijabla naziv="DomainObject.Predmet.SudioniciListNaziv_1">
      <item>FINA Regionalni centar Zagreb</item>
      <item>OVERPLAN d.o.o.</item>
      <item>Željko Hasanagić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OVERPLAN d.o.o., OIB 60807602770, Begovačka 9,10000 Zagreb</item>
      <item>Željko Hasanagić, OIB 04989393471, Šenova 17,10000 Zagreb</item>
    </izvorni_sadrzaj>
    <derivirana_varijabla naziv="DomainObject.Predmet.SudioniciListAdressOIB_1">
      <item>FINA Regionalni centar Zagreb, OIB 85821130368, Trg svibanjskih žrtava 1995. 1,10000 Zagreb</item>
      <item>OVERPLAN d.o.o., OIB 60807602770, Begovačka 9,10000 Zagreb</item>
      <item>Željko Hasanagić, OIB 04989393471, Šenova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60807602770</item>
      <item>, OIB 04989393471</item>
    </izvorni_sadrzaj>
    <derivirana_varijabla naziv="DomainObject.Predmet.SudioniciListNazivOIB_1">
      <item>, OIB 85821130368</item>
      <item>, OIB 60807602770</item>
      <item>, OIB 04989393471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1507</properties:Characters>
  <properties:Lines>44</properties:Lines>
  <properties:Paragraphs>18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2015-12-30T11:27:00Z</cp:lastPrinted>
  <dcterms:modified xmlns:xsi="http://www.w3.org/2001/XMLSchema-instance" xsi:type="dcterms:W3CDTF">2015-12-30T11:29:00Z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