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ac81" w14:paraId="e6fac81" w:rsidRDefault="00E212AF" w:rsidP="00E212AF" w:rsidR="00E212AF">
      <w:pPr>
        <w15:collapsed w:val="false"/>
        <w:rPr>
          <w:rFonts w:cs="Arial" w:hAnsi="Arial" w:ascii="Arial"/>
        </w:rPr>
      </w:pPr>
    </w:p>
    <w:p w:rsidRDefault="00E212AF" w:rsidP="00E212AF" w:rsidR="00E212AF">
      <w:pPr>
        <w:jc w:val="right"/>
      </w:pPr>
      <w:proofErr w:type="spellStart"/>
      <w:r>
        <w:t>Posl</w:t>
      </w:r>
      <w:proofErr w:type="spellEnd"/>
      <w:r>
        <w:t xml:space="preserve">. </w:t>
      </w:r>
      <w:r w:rsidRPr="00F31046">
        <w:t xml:space="preserve">br. </w:t>
      </w:r>
      <w:r>
        <w:t>3. St-217/2011-</w:t>
      </w:r>
      <w:r w:rsidR="00165748">
        <w:t>1030</w:t>
      </w:r>
      <w:r>
        <w:t xml:space="preserve"> </w:t>
      </w:r>
    </w:p>
    <w:p w:rsidRDefault="00E212AF" w:rsidP="00E212AF" w:rsidR="00E212AF">
      <w:pPr>
        <w:ind w:firstLine="708"/>
      </w:pPr>
    </w:p>
    <w:p w:rsidRDefault="00E212AF" w:rsidP="00E212AF" w:rsidR="00E212AF">
      <w:pPr>
        <w:ind w:firstLine="708"/>
      </w:pPr>
    </w:p>
    <w:p w:rsidRDefault="00E212AF" w:rsidP="00E212AF" w:rsidR="00E212AF">
      <w:pPr>
        <w:ind w:firstLine="708"/>
      </w:pPr>
    </w:p>
    <w:p w:rsidRDefault="00E212AF" w:rsidP="00E212AF" w:rsidR="00E212AF" w:rsidRPr="00AF4532">
      <w:pPr>
        <w:ind w:firstLine="708"/>
        <w:rPr>
          <w:rFonts w:cs="Arial" w:hAnsi="Arial" w:ascii="Arial"/>
        </w:rPr>
      </w:pPr>
      <w:r w:rsidRPr="00F31046">
        <w:t>REPUBLIKA HRVATSKA</w:t>
      </w:r>
      <w:r w:rsidRPr="00F31046">
        <w:tab/>
      </w:r>
      <w:r w:rsidRPr="00F31046">
        <w:tab/>
      </w:r>
      <w:r w:rsidRPr="00F31046">
        <w:tab/>
      </w:r>
      <w:r w:rsidRPr="00F31046">
        <w:tab/>
      </w:r>
    </w:p>
    <w:p w:rsidRDefault="00E212AF" w:rsidP="00E212AF" w:rsidR="00E212AF">
      <w:pPr>
        <w:ind w:firstLine="708"/>
      </w:pPr>
      <w:r w:rsidRPr="00F31046">
        <w:t>TRGOVAČKI SUD U ZADRU</w:t>
      </w:r>
    </w:p>
    <w:p w:rsidRDefault="00E212AF" w:rsidP="00E212AF" w:rsidR="00E212AF">
      <w:pPr>
        <w:ind w:firstLine="708"/>
      </w:pPr>
      <w:r>
        <w:t>Dr. Franje Tuđmana 35</w:t>
      </w:r>
    </w:p>
    <w:p w:rsidRDefault="00E212AF" w:rsidP="00E212AF" w:rsidR="00E212AF">
      <w:pPr>
        <w:ind w:firstLine="708"/>
      </w:pPr>
      <w:r>
        <w:t xml:space="preserve">23000 Zadar </w:t>
      </w:r>
    </w:p>
    <w:p w:rsidRDefault="00E212AF" w:rsidP="00E212AF" w:rsidR="00E212AF" w:rsidRPr="00F31046"/>
    <w:p w:rsidRDefault="00E212AF" w:rsidP="00E212AF" w:rsidR="00E212AF"/>
    <w:p w:rsidRDefault="00E212AF" w:rsidP="00E212AF" w:rsidR="00E212AF" w:rsidRPr="00F31046">
      <w:pPr>
        <w:jc w:val="center"/>
      </w:pPr>
      <w:r>
        <w:t>R E P U B L I K A   H R V A T S K A</w:t>
      </w:r>
    </w:p>
    <w:p w:rsidRDefault="00E212AF" w:rsidP="00E212AF" w:rsidR="00E212AF" w:rsidRPr="00F31046">
      <w:pPr>
        <w:jc w:val="center"/>
      </w:pPr>
    </w:p>
    <w:p w:rsidRDefault="00E212AF" w:rsidP="00E212AF" w:rsidR="00E212AF" w:rsidRPr="00F31046">
      <w:pPr>
        <w:jc w:val="center"/>
      </w:pPr>
      <w:r w:rsidRPr="00F31046">
        <w:t>Z A K L J U Č A K</w:t>
      </w:r>
    </w:p>
    <w:p w:rsidRDefault="00E212AF" w:rsidP="00E212AF" w:rsidR="00E212AF" w:rsidRPr="002C500F">
      <w:pPr>
        <w:jc w:val="both"/>
      </w:pPr>
      <w:r w:rsidRPr="002C500F">
        <w:tab/>
      </w:r>
    </w:p>
    <w:p w:rsidRDefault="00E212AF" w:rsidP="00E212AF" w:rsidR="00E212AF">
      <w:pPr>
        <w:ind w:firstLine="708"/>
        <w:jc w:val="both"/>
      </w:pPr>
      <w:r>
        <w:rPr>
          <w:lang w:eastAsia="en-US"/>
        </w:rPr>
        <w:t>Trgovački sud u Zadru, OIB:</w:t>
      </w:r>
      <w:r>
        <w:t xml:space="preserve"> 39670464653, </w:t>
      </w:r>
      <w:r>
        <w:rPr>
          <w:lang w:eastAsia="en-US"/>
        </w:rPr>
        <w:t xml:space="preserve">po sutkinji Tini Grgas, u stečajnom postupku nad stečajnim dužnikom </w:t>
      </w:r>
      <w:r w:rsidRPr="005A11B4">
        <w:t>NAUTA LAMJANA d.d. u stečaju</w:t>
      </w:r>
      <w:r>
        <w:t xml:space="preserve">, Kali, Vela Lamjana </w:t>
      </w:r>
      <w:proofErr w:type="spellStart"/>
      <w:r>
        <w:t>bb</w:t>
      </w:r>
      <w:proofErr w:type="spellEnd"/>
      <w:r>
        <w:t xml:space="preserve">, OIB: 87200166350, zastupanom po stečajnom upravitelju Damiru </w:t>
      </w:r>
      <w:proofErr w:type="spellStart"/>
      <w:r>
        <w:t>Šebetiću</w:t>
      </w:r>
      <w:proofErr w:type="spellEnd"/>
      <w:r>
        <w:t xml:space="preserve">, odvjetniku u Zagrebu, </w:t>
      </w:r>
      <w:proofErr w:type="spellStart"/>
      <w:r>
        <w:t>Ignjata</w:t>
      </w:r>
      <w:proofErr w:type="spellEnd"/>
      <w:r>
        <w:t xml:space="preserve"> </w:t>
      </w:r>
      <w:proofErr w:type="spellStart"/>
      <w:r>
        <w:t>Đorđića</w:t>
      </w:r>
      <w:proofErr w:type="spellEnd"/>
      <w:r w:rsidR="0005582F">
        <w:t xml:space="preserve"> 6</w:t>
      </w:r>
      <w:bookmarkStart w:name="_GoBack" w:id="0"/>
      <w:bookmarkEnd w:id="0"/>
      <w:r>
        <w:t>, povodom podneska stečajno</w:t>
      </w:r>
      <w:r w:rsidR="00165748">
        <w:t>g upravitelja od 18</w:t>
      </w:r>
      <w:r>
        <w:t>. siječnja 2017</w:t>
      </w:r>
      <w:r w:rsidR="00C31F0A">
        <w:t>., postupajući u smislu odredbe čl. 117. st. 1. Stečajnog zakona (Narodne novine broj 71/15</w:t>
      </w:r>
      <w:r w:rsidR="008F5BC5">
        <w:t>), 18. siječnja 2017.</w:t>
      </w:r>
    </w:p>
    <w:p w:rsidRDefault="00E212AF" w:rsidP="00E212AF" w:rsidR="00E212AF" w:rsidRPr="005A11B4">
      <w:pPr>
        <w:jc w:val="both"/>
      </w:pPr>
    </w:p>
    <w:p w:rsidRDefault="00E212AF" w:rsidP="00E212AF" w:rsidR="00E212AF" w:rsidRPr="005A11B4">
      <w:pPr>
        <w:jc w:val="center"/>
      </w:pPr>
      <w:r>
        <w:t>z a k l j u č i o  j e</w:t>
      </w:r>
    </w:p>
    <w:p w:rsidRDefault="00E212AF" w:rsidP="00E212AF" w:rsidR="00E212AF">
      <w:pPr>
        <w:jc w:val="both"/>
        <w:rPr>
          <w:sz w:val="28"/>
          <w:szCs w:val="28"/>
        </w:rPr>
      </w:pPr>
    </w:p>
    <w:p w:rsidRDefault="00E212AF" w:rsidP="008F5BC5" w:rsidR="00C31F0A">
      <w:pPr>
        <w:ind w:firstLine="708"/>
        <w:jc w:val="both"/>
      </w:pPr>
      <w:r>
        <w:t xml:space="preserve">Nalaže se </w:t>
      </w:r>
      <w:r w:rsidR="00C31F0A">
        <w:t xml:space="preserve">odvjetnici Dajani Bjedov iz Zadra, punomoćnici za zastupanje uvodno označenog stečajnog dužnika u određenim parničnim postupcima, žurno a najkasnije do 19. siječnja 2017., pružiti novoimenovanom stečajnom upravitelju dužnika Damiru </w:t>
      </w:r>
      <w:proofErr w:type="spellStart"/>
      <w:r w:rsidR="00C31F0A">
        <w:t>Šebetiću</w:t>
      </w:r>
      <w:proofErr w:type="spellEnd"/>
      <w:r w:rsidR="00C31F0A">
        <w:t xml:space="preserve"> iz Zagreba sve potrebne podatke i obavijesti o navedenim sudskim postupcima u kojima je </w:t>
      </w:r>
      <w:r w:rsidR="008F5BC5">
        <w:t xml:space="preserve">sukladno odlukama skupštine vjerovnika, </w:t>
      </w:r>
      <w:r w:rsidR="00C31F0A">
        <w:t>zastupala dužnika tj. dostaviti istom tra</w:t>
      </w:r>
      <w:r w:rsidR="008F5BC5">
        <w:t>žene spise predmeta suklad</w:t>
      </w:r>
      <w:r w:rsidR="00165748">
        <w:t>no njegovom podnesku istog od 18</w:t>
      </w:r>
      <w:r w:rsidR="008F5BC5">
        <w:t>. siječnja 2017. koji se dostavlja u privitku ovog zaključka, sve kako bi</w:t>
      </w:r>
      <w:r w:rsidR="00C31F0A">
        <w:t xml:space="preserve"> prije zaključenja stečajnoga postupka </w:t>
      </w:r>
      <w:r w:rsidR="00DF6EF3">
        <w:t xml:space="preserve">određenog za dan 20. siječnja 2017., </w:t>
      </w:r>
      <w:r w:rsidR="00C31F0A">
        <w:t>mogao namiriti nesporne obveze stečajne mase, te</w:t>
      </w:r>
      <w:r w:rsidR="00DF6EF3">
        <w:t xml:space="preserve"> za sporne obveze stečajne mase pružio</w:t>
      </w:r>
      <w:r w:rsidR="00C31F0A">
        <w:t xml:space="preserve"> odgovarajuće osiguranje.</w:t>
      </w:r>
    </w:p>
    <w:p w:rsidRDefault="00E212AF" w:rsidP="00E212AF" w:rsidR="00E212AF"/>
    <w:p w:rsidRDefault="008F5BC5" w:rsidP="00E212AF" w:rsidR="008F5BC5"/>
    <w:p w:rsidRDefault="00E212AF" w:rsidP="00E212AF" w:rsidR="00E212AF">
      <w:pPr>
        <w:jc w:val="center"/>
      </w:pPr>
      <w:r w:rsidRPr="005A11B4">
        <w:t>U Zad</w:t>
      </w:r>
      <w:r>
        <w:t>ru</w:t>
      </w:r>
      <w:r w:rsidRPr="005A11B4">
        <w:t xml:space="preserve"> </w:t>
      </w:r>
      <w:r w:rsidR="008F5BC5">
        <w:t xml:space="preserve">18. siječnja 2017. </w:t>
      </w:r>
    </w:p>
    <w:p w:rsidRDefault="00E212AF" w:rsidP="00E212AF" w:rsidR="00E212AF">
      <w:pPr>
        <w:jc w:val="center"/>
      </w:pPr>
    </w:p>
    <w:p w:rsidRDefault="00E212AF" w:rsidP="00E212AF" w:rsidR="00E212AF">
      <w:pPr>
        <w:ind w:firstLine="708"/>
      </w:pPr>
    </w:p>
    <w:p w:rsidRDefault="00E212AF" w:rsidP="00E212AF" w:rsidR="00E212AF">
      <w:pPr>
        <w:ind w:firstLine="708"/>
        <w:jc w:val="right"/>
      </w:pPr>
      <w:r>
        <w:t xml:space="preserve">                                           Sutkinja:</w:t>
      </w:r>
    </w:p>
    <w:p w:rsidRDefault="00E212AF" w:rsidP="00E212AF" w:rsidR="00E212AF" w:rsidRPr="005A11B4">
      <w:pPr>
        <w:jc w:val="right"/>
      </w:pPr>
      <w:r>
        <w:t>Tina Grgas</w:t>
      </w:r>
    </w:p>
    <w:p w:rsidRDefault="00E212AF" w:rsidP="00E212AF" w:rsidR="00E212AF">
      <w:pPr>
        <w:ind w:left="5664"/>
        <w:jc w:val="right"/>
      </w:pPr>
    </w:p>
    <w:p w:rsidRDefault="00E212AF" w:rsidP="00E212AF" w:rsidR="00E212AF" w:rsidRPr="005A11B4">
      <w:pPr>
        <w:ind w:left="5664"/>
        <w:jc w:val="right"/>
      </w:pPr>
    </w:p>
    <w:p w:rsidRDefault="00E212AF" w:rsidP="00E212AF" w:rsidR="00E212AF">
      <w:pPr>
        <w:ind w:firstLine="708"/>
      </w:pPr>
    </w:p>
    <w:p w:rsidRDefault="00E212AF" w:rsidP="00E212AF" w:rsidR="00E212AF" w:rsidRPr="002C500F">
      <w:pPr>
        <w:ind w:firstLine="708"/>
        <w:jc w:val="both"/>
      </w:pPr>
      <w:r>
        <w:t>UPUTA</w:t>
      </w:r>
      <w:r w:rsidRPr="002C500F">
        <w:t xml:space="preserve"> O PRAVNOM LIJEKU: </w:t>
      </w:r>
    </w:p>
    <w:p w:rsidRDefault="00E212AF" w:rsidP="00E212AF" w:rsidR="00E212AF">
      <w:pPr>
        <w:ind w:firstLine="708"/>
        <w:jc w:val="both"/>
      </w:pPr>
      <w:r w:rsidRPr="002C500F">
        <w:t>Protiv ovog</w:t>
      </w:r>
      <w:r>
        <w:t xml:space="preserve"> zaključka nije dopuštena žalba (čl. 19. st. 7. Stečajnog zakona).</w:t>
      </w:r>
    </w:p>
    <w:p w:rsidRDefault="00E212AF" w:rsidP="00E212AF" w:rsidR="00E212AF">
      <w:pPr>
        <w:ind w:firstLine="708"/>
        <w:jc w:val="both"/>
      </w:pPr>
    </w:p>
    <w:p w:rsidRDefault="00E212AF" w:rsidP="00E212AF" w:rsidR="00E212AF">
      <w:pPr>
        <w:ind w:firstLine="708"/>
        <w:jc w:val="both"/>
      </w:pPr>
      <w:r w:rsidRPr="005A11B4">
        <w:t>Dostaviti:</w:t>
      </w:r>
    </w:p>
    <w:p w:rsidRDefault="00E05BA0" w:rsidP="00E05BA0" w:rsidR="00E212AF">
      <w:pPr>
        <w:ind w:left="708"/>
        <w:jc w:val="both"/>
      </w:pPr>
      <w:r>
        <w:t xml:space="preserve">- </w:t>
      </w:r>
      <w:r w:rsidR="008F5BC5">
        <w:t>Punomoćnici dužnika Dajani Bjedov, odvjetnici u zadru putem e-</w:t>
      </w:r>
      <w:proofErr w:type="spellStart"/>
      <w:r w:rsidR="008F5BC5">
        <w:t>maila</w:t>
      </w:r>
      <w:proofErr w:type="spellEnd"/>
      <w:r>
        <w:t xml:space="preserve"> uz podn</w:t>
      </w:r>
      <w:r w:rsidR="00165748">
        <w:t>esak stečajnog upravitelja od 18</w:t>
      </w:r>
      <w:r>
        <w:t xml:space="preserve">. siječnja 2017. </w:t>
      </w:r>
    </w:p>
    <w:p w:rsidRDefault="008F5BC5" w:rsidP="008F5BC5" w:rsidR="00530A52">
      <w:pPr>
        <w:jc w:val="both"/>
      </w:pPr>
      <w:r>
        <w:tab/>
      </w:r>
      <w:r w:rsidR="00E05BA0">
        <w:t xml:space="preserve">- </w:t>
      </w:r>
      <w:r>
        <w:t>Stečajnom upravitelju dužnika putem mrežne stranice e-Oglasna ploča sudova</w:t>
      </w:r>
    </w:p>
    <w:sectPr w:rsidSect="0012673C" w:rsidR="00530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12AF"/>
    <w:rsid w:val="0000297F"/>
    <w:rsid w:val="0005582F"/>
    <w:rsid w:val="00165748"/>
    <w:rsid w:val="004901DF"/>
    <w:rsid w:val="0052527F"/>
    <w:rsid w:val="0079293D"/>
    <w:rsid w:val="008F5BC5"/>
    <w:rsid w:val="00A57BE4"/>
    <w:rsid w:val="00AB387D"/>
    <w:rsid w:val="00C31F0A"/>
    <w:rsid w:val="00CB0B72"/>
    <w:rsid w:val="00DF6EF3"/>
    <w:rsid w:val="00E05BA0"/>
    <w:rsid w:val="00E212AF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12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5B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97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97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97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12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5B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97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97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97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45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St-217/2011-689</izvorni_sadrzaj>
    <derivirana_varijabla naziv="DomainObject.Oznaka_1">St-217/2011-689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 posl. u pis 6.12.2016. 09.01.17. u raf. 3!</izvorni_sadrzaj>
    <derivirana_varijabla naziv="DomainObject.Predmet.PrimjedbaSuca_1">Poslano po žalbi 23.01.13.Poslano po žalbi 11.04.13. poslana kopija dijela spisa po žalbi 07.01.2015 
06.06.2016. Poslani izvornici svezaka 16, 17, 18, 19.
 posl. u pis 6.12.2016. 09.01.17. u raf. 3!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St-217/2011-689</izvorni_sadrzaj>
    <derivirana_varijabla naziv="DomainObject.PoslovniBrojDokumenta_1">St-217/2011-689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izvorni_sadrzaj>
    <derivirana_varijabla naziv="DomainObject.Predmet.SudioniciListNazivOIB_1"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1457</properties:Characters>
  <properties:Lines>50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2017-01-18T08:16:00Z</dcterms:created>
  <dc:creator>Tina Grgas</dc:creator>
  <cp:lastModifiedBy>Tina Grgas</cp:lastModifiedBy>
  <dcterms:modified xmlns:xsi="http://www.w3.org/2001/XMLSchema-instance" xsi:type="dcterms:W3CDTF">2017-01-18T11:56:00Z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St-217/2011-689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