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e2f7" w14:paraId="e17e2f7" w:rsidRDefault="00E53040" w:rsidP="00910611" w:rsidR="00E530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3040" w:rsidP="00910611" w:rsidR="00E53040">
      <w:r>
        <w:rPr>
          <w:rFonts w:eastAsia="MS Mincho"/>
        </w:rPr>
        <w:t>REPUBLIKA HRVATSKA</w:t>
      </w:r>
    </w:p>
    <w:p w:rsidRDefault="00E53040" w:rsidP="00910611" w:rsidR="00E53040">
      <w:r>
        <w:rPr>
          <w:rFonts w:eastAsia="MS Mincho"/>
        </w:rPr>
        <w:t>TRGOVAČKI SUD U RIJECI</w:t>
      </w:r>
    </w:p>
    <w:p w:rsidRDefault="00E53040" w:rsidR="00E530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DD7C71">
      <w:pPr>
        <w:jc w:val="center"/>
      </w:pPr>
    </w:p>
    <w:p w:rsidRDefault="00570F32" w:rsidP="004F57EB" w:rsidR="00570F32" w:rsidRPr="00DD7C71">
      <w:pPr>
        <w:jc w:val="center"/>
      </w:pPr>
    </w:p>
    <w:p w:rsidRDefault="00A56D3B" w:rsidP="004F57EB" w:rsidR="00A56D3B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8B128D" w:rsidP="008B128D" w:rsidR="008B128D" w:rsidRPr="00F10F2D">
      <w:pPr>
        <w:autoSpaceDE w:val="false"/>
        <w:autoSpaceDN w:val="false"/>
        <w:adjustRightInd w:val="false"/>
        <w:jc w:val="both"/>
      </w:pP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>
        <w:t>LAMADO turistička agencija društvo s ograničenom odgovornošću Viškovo (Općina Viškovo), Vozišće 5, OIB: 71703250020, MBS: 040302489</w:t>
      </w:r>
      <w:r w:rsidRPr="00F10F2D">
        <w:t xml:space="preserve">, dana </w:t>
      </w:r>
      <w:r>
        <w:t>9. studenoga 2017.</w:t>
      </w:r>
      <w:r w:rsidRPr="00F10F2D">
        <w:t xml:space="preserve">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8B128D">
        <w:t>LAMADO turistička agencija društvo s ograničenom odgovornošću Viškovo (Općina Viškovo), Vozišće 5, OIB: 71703250020, MBS: 040302489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8B128D">
        <w:t>9. studenoga</w:t>
      </w:r>
      <w:r w:rsidR="002F3701" w:rsidRPr="00DD7C71">
        <w:t xml:space="preserve"> 2017</w:t>
      </w:r>
      <w:r w:rsidR="000C76C4">
        <w:t xml:space="preserve">. u </w:t>
      </w:r>
      <w:r w:rsidR="00CA4FBC">
        <w:t>1</w:t>
      </w:r>
      <w:r w:rsidR="00521446">
        <w:t>1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8B128D">
        <w:t>Boris Debelić, OIB: 14888255196, Rastočine 3, Rijeka</w:t>
      </w:r>
      <w:r w:rsidR="000C76C4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8B128D">
        <w:t>LAMADO turistička agencija društvo s ograničenom odgovornošću Viškovo (Općina Viškovo), Vozišće 5, OIB: 71703250020, MBS: 040302489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8B128D" w:rsidRPr="008B128D">
        <w:rPr>
          <w:bCs/>
        </w:rPr>
        <w:t>Boris Debelić, OIB: 14888255196, Rastočine 3, Rijeka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</w:t>
      </w:r>
      <w:r w:rsidR="00CA4FBC">
        <w:rPr>
          <w:bCs/>
        </w:rPr>
        <w:t xml:space="preserve"> </w:t>
      </w:r>
      <w:r w:rsidRPr="00DD7C71">
        <w:rPr>
          <w:bCs/>
        </w:rPr>
        <w:t xml:space="preserve">posl. br. </w:t>
      </w:r>
      <w:r w:rsidR="008B128D" w:rsidRPr="00F10F2D">
        <w:t>14 St-</w:t>
      </w:r>
      <w:r w:rsidR="008B128D">
        <w:t>85/2017-8</w:t>
      </w:r>
      <w:r w:rsidR="008B128D" w:rsidRPr="00F10F2D">
        <w:t xml:space="preserve"> od </w:t>
      </w:r>
      <w:r w:rsidR="008B128D">
        <w:t>29. lipnja 2017</w:t>
      </w:r>
      <w:r w:rsidR="008B128D" w:rsidRPr="00F10F2D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8B128D">
        <w:t>3. veljače</w:t>
      </w:r>
      <w:r w:rsidR="00CA4FBC">
        <w:t xml:space="preserve"> 201</w:t>
      </w:r>
      <w:r w:rsidR="008B128D">
        <w:t>7</w:t>
      </w:r>
      <w:r w:rsidR="00F057D3" w:rsidRPr="00DD7C71">
        <w:t>. godine podnio</w:t>
      </w:r>
      <w:r w:rsidRPr="00DD7C71">
        <w:t xml:space="preserve"> sudu prijedlog za otvaranje stečajnog postupka nad dužnikom.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="00180CE9" w:rsidRPr="00DD7C71">
        <w:rPr>
          <w:bCs/>
        </w:rPr>
        <w:t xml:space="preserve">Rješenjem ovog suda posl. br. </w:t>
      </w:r>
      <w:r w:rsidR="008B128D">
        <w:t>14. St-85/2017-3 od 1. lipnja 2017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8B128D">
        <w:t>LAMADO turistička agencija društvo s ograničenom odgovornošću Viškovo (Općina Viškovo), Vozišće 5, OIB: 71703250020, MBS: 040302489</w:t>
      </w:r>
      <w:r w:rsidR="000C76C4">
        <w:t xml:space="preserve">, a rješenjem </w:t>
      </w:r>
      <w:r w:rsidR="008B128D">
        <w:t>posl. br.</w:t>
      </w:r>
      <w:r w:rsidR="008B128D" w:rsidRPr="008B128D">
        <w:t xml:space="preserve"> </w:t>
      </w:r>
      <w:r w:rsidR="008B128D" w:rsidRPr="00F10F2D">
        <w:t>14 St-</w:t>
      </w:r>
      <w:r w:rsidR="008B128D">
        <w:lastRenderedPageBreak/>
        <w:t>85/2017-8</w:t>
      </w:r>
      <w:r w:rsidR="008B128D" w:rsidRPr="00F10F2D">
        <w:t xml:space="preserve"> od </w:t>
      </w:r>
      <w:r w:rsidR="008B128D">
        <w:t>29. lipnja 2017</w:t>
      </w:r>
      <w:r w:rsidR="008B128D" w:rsidRPr="00F10F2D">
        <w:t>.</w:t>
      </w:r>
      <w:r w:rsidR="008B128D" w:rsidRPr="00F10F2D">
        <w:rPr>
          <w:bCs/>
        </w:rPr>
        <w:t xml:space="preserve"> imenovan privremeni stečajni upravitelj </w:t>
      </w:r>
      <w:r w:rsidR="008B128D">
        <w:t>Boris Debelić, OIB: 14888255196, Rastočine 3, Rijeka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8B128D">
        <w:t>6. lipnja</w:t>
      </w:r>
      <w:r w:rsidR="003E7634" w:rsidRPr="00DD7C71">
        <w:t xml:space="preserve"> 201</w:t>
      </w:r>
      <w:r w:rsidR="008B128D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8B128D">
        <w:rPr>
          <w:bCs/>
        </w:rPr>
        <w:t>85/2017-10</w:t>
      </w:r>
      <w:r w:rsidRPr="00DD7C71">
        <w:rPr>
          <w:bCs/>
        </w:rPr>
        <w:t xml:space="preserve"> od </w:t>
      </w:r>
      <w:r w:rsidR="008B128D">
        <w:rPr>
          <w:bCs/>
        </w:rPr>
        <w:t>11. listopada</w:t>
      </w:r>
      <w:r w:rsidR="00567B4C" w:rsidRPr="00DD7C71">
        <w:rPr>
          <w:bCs/>
        </w:rPr>
        <w:t xml:space="preserve"> 2017</w:t>
      </w:r>
      <w:r w:rsidR="008B128D">
        <w:rPr>
          <w:bCs/>
        </w:rPr>
        <w:t>.</w:t>
      </w:r>
      <w:r w:rsidRPr="00DD7C71">
        <w:rPr>
          <w:bCs/>
        </w:rPr>
        <w:t xml:space="preserve">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D2CD1">
        <w:rPr>
          <w:bCs/>
        </w:rPr>
        <w:t>25.000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FD2CD1">
        <w:rPr>
          <w:bCs/>
        </w:rPr>
        <w:t>9. studenoga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DD7C7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995" w:rsidR="00FA2995">
      <w:r>
        <w:separator/>
      </w:r>
    </w:p>
  </w:endnote>
  <w:endnote w:id="0" w:type="continuationSeparator">
    <w:p w:rsidRDefault="00FA2995" w:rsidR="00FA2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0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995" w:rsidR="00FA2995">
      <w:r>
        <w:separator/>
      </w:r>
    </w:p>
  </w:footnote>
  <w:footnote w:id="0" w:type="continuationSeparator">
    <w:p w:rsidRDefault="00FA2995" w:rsidR="00FA2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B128D">
      <w:t>85</w:t>
    </w:r>
    <w:r w:rsidR="002F7B7A">
      <w:t>/201</w:t>
    </w:r>
    <w:r w:rsidR="008B128D">
      <w:t>7</w:t>
    </w:r>
    <w:r w:rsidR="00CA4FBC">
      <w:t>-1</w:t>
    </w:r>
    <w:r w:rsidR="008B128D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44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128D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41B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3561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FBC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3040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2995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CD1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LAMADO d.o.o.</izvorni_sadrzaj>
    <derivirana_varijabla naziv="DomainObject.Predmet.ProtustrankaFormated_1">  LAMADO d.o.o.</derivirana_varijabla>
  </DomainObject.Predmet.ProtustrankaFormated>
  <DomainObject.Predmet.ProtustrankaFormatedOIB>
    <izvorni_sadrzaj>  LAMADO d.o.o., OIB 71703250020</izvorni_sadrzaj>
    <derivirana_varijabla naziv="DomainObject.Predmet.ProtustrankaFormatedOIB_1">  LAMADO d.o.o., OIB 71703250020</derivirana_varijabla>
  </DomainObject.Predmet.ProtustrankaFormatedOIB>
  <DomainObject.Predmet.ProtustrankaFormatedWithAdress>
    <izvorni_sadrzaj> LAMADO d.o.o., Vozišće 5, 51216 Viškovo</izvorni_sadrzaj>
    <derivirana_varijabla naziv="DomainObject.Predmet.ProtustrankaFormatedWithAdress_1"> LAMADO d.o.o., Vozišće 5, 51216 Viškovo</derivirana_varijabla>
  </DomainObject.Predmet.ProtustrankaFormatedWithAdress>
  <DomainObject.Predmet.ProtustrankaFormatedWithAdressOIB>
    <izvorni_sadrzaj> LAMADO d.o.o., OIB 71703250020, Vozišće 5, 51216 Viškovo</izvorni_sadrzaj>
    <derivirana_varijabla naziv="DomainObject.Predmet.ProtustrankaFormatedWithAdressOIB_1"> LAMADO d.o.o., OIB 71703250020, Vozišće 5, 51216 Viškovo</derivirana_varijabla>
  </DomainObject.Predmet.ProtustrankaFormatedWithAdressOIB>
  <DomainObject.Predmet.ProtustrankaWithAdress>
    <izvorni_sadrzaj>LAMADO d.o.o. Vozišće 5, 51216 Viškovo</izvorni_sadrzaj>
    <derivirana_varijabla naziv="DomainObject.Predmet.ProtustrankaWithAdress_1">LAMADO d.o.o. Vozišće 5, 51216 Viškovo</derivirana_varijabla>
  </DomainObject.Predmet.ProtustrankaWithAdress>
  <DomainObject.Predmet.ProtustrankaWithAdressOIB>
    <izvorni_sadrzaj>LAMADO d.o.o., OIB 71703250020, Vozišće 5, 51216 Viškovo</izvorni_sadrzaj>
    <derivirana_varijabla naziv="DomainObject.Predmet.ProtustrankaWithAdressOIB_1">LAMADO d.o.o., OIB 71703250020, Vozišće 5, 51216 Viškovo</derivirana_varijabla>
  </DomainObject.Predmet.ProtustrankaWithAdressOIB>
  <DomainObject.Predmet.ProtustrankaNazivFormated>
    <izvorni_sadrzaj>LAMADO d.o.o.</izvorni_sadrzaj>
    <derivirana_varijabla naziv="DomainObject.Predmet.ProtustrankaNazivFormated_1">LAMADO d.o.o.</derivirana_varijabla>
  </DomainObject.Predmet.ProtustrankaNazivFormated>
  <DomainObject.Predmet.ProtustrankaNazivFormatedOIB>
    <izvorni_sadrzaj>LAMADO d.o.o., OIB 71703250020</izvorni_sadrzaj>
    <derivirana_varijabla naziv="DomainObject.Predmet.ProtustrankaNazivFormatedOIB_1">LAMADO d.o.o., OIB 71703250020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LAMADO d.o.o.</item>
    </izvorni_sadrzaj>
    <derivirana_varijabla naziv="DomainObject.Predmet.ProtuStrankaListFormated_1">
      <item>LAMADO d.o.o.</item>
    </derivirana_varijabla>
  </DomainObject.Predmet.ProtuStrankaListFormated>
  <DomainObject.Predmet.ProtuStrankaListFormatedOIB>
    <izvorni_sadrzaj>
      <item>LAMADO d.o.o., OIB 71703250020</item>
    </izvorni_sadrzaj>
    <derivirana_varijabla naziv="DomainObject.Predmet.ProtuStrankaListFormatedOIB_1">
      <item>LAMADO d.o.o., OIB 71703250020</item>
    </derivirana_varijabla>
  </DomainObject.Predmet.ProtuStrankaListFormatedOIB>
  <DomainObject.Predmet.ProtuStrankaListFormatedWithAdress>
    <izvorni_sadrzaj>
      <item>LAMADO d.o.o., Vozišće 5, 51216 Viškovo</item>
    </izvorni_sadrzaj>
    <derivirana_varijabla naziv="DomainObject.Predmet.ProtuStrankaListFormatedWithAdress_1">
      <item>LAMADO d.o.o., Vozišće 5, 51216 Viškovo</item>
    </derivirana_varijabla>
  </DomainObject.Predmet.ProtuStrankaListFormatedWithAdress>
  <DomainObject.Predmet.ProtuStrankaListFormatedWithAdressOIB>
    <izvorni_sadrzaj>
      <item>LAMADO d.o.o., OIB 71703250020, Vozišće 5, 51216 Viškovo</item>
    </izvorni_sadrzaj>
    <derivirana_varijabla naziv="DomainObject.Predmet.ProtuStrankaListFormatedWithAdressOIB_1">
      <item>LAMADO d.o.o., OIB 71703250020, Vozišće 5, 51216 Viškovo</item>
    </derivirana_varijabla>
  </DomainObject.Predmet.ProtuStrankaListFormatedWithAdressOIB>
  <DomainObject.Predmet.ProtuStrankaListNazivFormated>
    <izvorni_sadrzaj>
      <item>LAMADO d.o.o.</item>
    </izvorni_sadrzaj>
    <derivirana_varijabla naziv="DomainObject.Predmet.ProtuStrankaListNazivFormated_1">
      <item>LAMADO d.o.o.</item>
    </derivirana_varijabla>
  </DomainObject.Predmet.ProtuStrankaListNazivFormated>
  <DomainObject.Predmet.ProtuStrankaListNazivFormatedOIB>
    <izvorni_sadrzaj>
      <item>LAMADO d.o.o., OIB 71703250020</item>
    </izvorni_sadrzaj>
    <derivirana_varijabla naziv="DomainObject.Predmet.ProtuStrankaListNazivFormatedOIB_1">
      <item>LAMADO d.o.o., OIB 71703250020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LAMADO d.o.o.</izvorni_sadrzaj>
    <derivirana_varijabla naziv="DomainObject.Predmet.ProtustrankaIDrugi_1">LAMADO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LAMADO d.o.o., OIB 71703250020, Vozišće 5, 51216 Viškovo</izvorni_sadrzaj>
    <derivirana_varijabla naziv="DomainObject.Predmet.ProtustrankaIDrugiAdressOIB_1">LAMADO d.o.o., OIB 71703250020,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LAMADO d.o.o.</item>
    </izvorni_sadrzaj>
    <derivirana_varijabla naziv="DomainObject.Predmet.SudioniciListNaziv_1">
      <item>FINA  Rijeka</item>
      <item>LAMADO d.o.o.</item>
    </derivirana_varijabla>
  </DomainObject.Predmet.SudioniciListNaziv>
  <DomainObject.Predmet.SudioniciListAdressOIB>
    <izvorni_sadrzaj>
      <item>FINA  Rijeka, OIB 85821130368, Frana Kurelca 8,51000 Rijeka</item>
      <item>LAMADO d.o.o., OIB 71703250020, Vozišće 5,51216 Viškovo</item>
    </izvorni_sadrzaj>
    <derivirana_varijabla naziv="DomainObject.Predmet.SudioniciListAdressOIB_1">
      <item>FINA  Rijeka, OIB 85821130368, Frana Kurelca 8,51000 Rijeka</item>
      <item>LAMADO d.o.o., OIB 71703250020,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71703250020</item>
    </izvorni_sadrzaj>
    <derivirana_varijabla naziv="DomainObject.Predmet.SudioniciListNazivOIB_1">
      <item>, OIB 85821130368</item>
      <item>, OIB 71703250020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753</properties:Words>
  <properties:Characters>4141</properties:Characters>
  <properties:Lines>91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2017-11-09T09:39:00Z</dcterms:created>
  <dc:creator>korlevicd</dc:creator>
  <cp:lastModifiedBy>Danijela Fumić</cp:lastModifiedBy>
  <cp:lastPrinted>2017-11-09T09:38:00Z</cp:lastPrinted>
  <dcterms:modified xmlns:xsi="http://www.w3.org/2001/XMLSchema-instance" xsi:type="dcterms:W3CDTF">2017-11-09T09:39:00Z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