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548d" w14:paraId="796548d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83295">
        <w:rPr>
          <w:rFonts w:hAnsi="Times New Roman" w:ascii="Times New Roman"/>
        </w:rPr>
        <w:t>4</w:t>
      </w:r>
      <w:r w:rsidR="003A6E27">
        <w:rPr>
          <w:rFonts w:hAnsi="Times New Roman" w:ascii="Times New Roman"/>
        </w:rPr>
        <w:t>743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3A6E27" w:rsidRPr="003A6E27">
        <w:rPr>
          <w:rFonts w:hAnsi="Times New Roman" w:ascii="Times New Roman"/>
          <w:szCs w:val="24"/>
        </w:rPr>
        <w:t>MEGA SALUS d.o.o., Odra, Velika cesta 81, OIB: 66012607431</w:t>
      </w:r>
      <w:r w:rsidR="003B3EF6">
        <w:rPr>
          <w:rFonts w:hAnsi="Times New Roman" w:ascii="Times New Roman"/>
          <w:szCs w:val="24"/>
        </w:rPr>
        <w:t xml:space="preserve">, </w:t>
      </w:r>
      <w:r w:rsidR="00385935">
        <w:rPr>
          <w:rFonts w:hAnsi="Times New Roman" w:ascii="Times New Roman"/>
          <w:szCs w:val="24"/>
        </w:rPr>
        <w:t>9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3B3EF6">
        <w:rPr>
          <w:rFonts w:hAnsi="Times New Roman" w:ascii="Times New Roman"/>
          <w:szCs w:val="24"/>
        </w:rPr>
        <w:t>veljače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3A6E27">
        <w:rPr>
          <w:rFonts w:hAnsi="Times New Roman" w:ascii="Times New Roman"/>
          <w:szCs w:val="24"/>
        </w:rPr>
        <w:t>Davor Ivančić</w:t>
      </w:r>
      <w:r w:rsidR="008352F3">
        <w:rPr>
          <w:rFonts w:hAnsi="Times New Roman" w:ascii="Times New Roman"/>
          <w:szCs w:val="24"/>
        </w:rPr>
        <w:t xml:space="preserve">, </w:t>
      </w:r>
      <w:r w:rsidR="003A6E27">
        <w:rPr>
          <w:rFonts w:hAnsi="Times New Roman" w:ascii="Times New Roman"/>
          <w:szCs w:val="24"/>
        </w:rPr>
        <w:t>Čakovec</w:t>
      </w:r>
      <w:r w:rsidR="002A68C3">
        <w:rPr>
          <w:rFonts w:hAnsi="Times New Roman" w:ascii="Times New Roman"/>
          <w:szCs w:val="24"/>
        </w:rPr>
        <w:t>,</w:t>
      </w:r>
      <w:r w:rsidR="008352F3">
        <w:rPr>
          <w:rFonts w:hAnsi="Times New Roman" w:ascii="Times New Roman"/>
          <w:szCs w:val="24"/>
        </w:rPr>
        <w:t xml:space="preserve"> </w:t>
      </w:r>
      <w:r w:rsidR="003A6E27">
        <w:rPr>
          <w:rFonts w:hAnsi="Times New Roman" w:ascii="Times New Roman"/>
          <w:szCs w:val="24"/>
        </w:rPr>
        <w:t>Ivana pl. Zajca 17</w:t>
      </w:r>
      <w:r w:rsidRPr="00C21203">
        <w:rPr>
          <w:rFonts w:hAnsi="Times New Roman" w:ascii="Times New Roman"/>
          <w:szCs w:val="24"/>
        </w:rPr>
        <w:t xml:space="preserve">, OIB: </w:t>
      </w:r>
      <w:r w:rsidR="003A6E27">
        <w:rPr>
          <w:rFonts w:hAnsi="Times New Roman" w:ascii="Times New Roman"/>
          <w:szCs w:val="24"/>
        </w:rPr>
        <w:t>21146522885.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385935">
        <w:rPr>
          <w:rFonts w:hAnsi="Times New Roman" w:ascii="Times New Roman"/>
          <w:szCs w:val="24"/>
        </w:rPr>
        <w:t>3</w:t>
      </w:r>
      <w:r w:rsidRPr="00F45F28">
        <w:rPr>
          <w:rFonts w:hAnsi="Times New Roman" w:ascii="Times New Roman"/>
          <w:szCs w:val="24"/>
        </w:rPr>
        <w:t xml:space="preserve">. </w:t>
      </w:r>
      <w:r w:rsidR="00C46571">
        <w:rPr>
          <w:rFonts w:hAnsi="Times New Roman" w:ascii="Times New Roman"/>
          <w:szCs w:val="24"/>
        </w:rPr>
        <w:t>lipnja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C46571" w:rsidRPr="00C46571">
        <w:rPr>
          <w:rFonts w:hAnsi="Times New Roman" w:ascii="Times New Roman"/>
          <w:szCs w:val="24"/>
        </w:rPr>
        <w:t>MEGA SALUS d.o.o., Odra, Velika cesta 81, OIB: 66012607431</w:t>
      </w:r>
      <w:r w:rsidR="006254AD">
        <w:rPr>
          <w:rFonts w:hAnsi="Times New Roman" w:ascii="Times New Roman"/>
          <w:szCs w:val="24"/>
        </w:rPr>
        <w:t>.</w:t>
      </w:r>
    </w:p>
    <w:p w:rsidRDefault="006254AD" w:rsidP="00FE4191" w:rsidR="006254AD" w:rsidRPr="00F45F28">
      <w:pPr>
        <w:jc w:val="both"/>
        <w:rPr>
          <w:rFonts w:hAnsi="Times New Roman" w:ascii="Times New Roman"/>
          <w:szCs w:val="24"/>
        </w:rPr>
      </w:pPr>
    </w:p>
    <w:p w:rsidRDefault="00F45F28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8B326B">
        <w:rPr>
          <w:rFonts w:hAnsi="Times New Roman" w:ascii="Times New Roman"/>
          <w:szCs w:val="24"/>
        </w:rPr>
        <w:t>4</w:t>
      </w:r>
      <w:r w:rsidR="00C46571">
        <w:rPr>
          <w:rFonts w:hAnsi="Times New Roman" w:ascii="Times New Roman"/>
          <w:szCs w:val="24"/>
        </w:rPr>
        <w:t>743</w:t>
      </w:r>
      <w:r w:rsidR="00A2625B">
        <w:rPr>
          <w:rFonts w:hAnsi="Times New Roman" w:ascii="Times New Roman"/>
          <w:szCs w:val="24"/>
        </w:rPr>
        <w:t xml:space="preserve">/16 od </w:t>
      </w:r>
      <w:r w:rsidR="000F0623">
        <w:rPr>
          <w:rFonts w:hAnsi="Times New Roman" w:ascii="Times New Roman"/>
          <w:szCs w:val="24"/>
        </w:rPr>
        <w:t>13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C46571" w:rsidRPr="00C46571">
        <w:rPr>
          <w:rFonts w:hAnsi="Times New Roman" w:ascii="Times New Roman"/>
          <w:szCs w:val="24"/>
        </w:rPr>
        <w:t>MEGA SALUS d.o.o., Odra, Velika cesta 81, OIB: 66012607431</w:t>
      </w:r>
      <w:r w:rsidRPr="00F45F28">
        <w:rPr>
          <w:rFonts w:hAnsi="Times New Roman" w:ascii="Times New Roman"/>
          <w:szCs w:val="24"/>
        </w:rPr>
        <w:t xml:space="preserve">, a temeljem čl. 115. st. 1. SZ-a, </w:t>
      </w:r>
      <w:r w:rsidR="00FE4191" w:rsidRPr="00FE4191">
        <w:rPr>
          <w:rFonts w:hAnsi="Times New Roman" w:ascii="Times New Roman"/>
          <w:szCs w:val="24"/>
        </w:rPr>
        <w:t xml:space="preserve">te je zakonski zastupnik dužnika pozvan na dostavu prokaznog popisa imovine, međutim do održavanja zakazanog ročišta </w:t>
      </w:r>
      <w:r w:rsidR="00FE4191">
        <w:rPr>
          <w:rFonts w:hAnsi="Times New Roman" w:ascii="Times New Roman"/>
          <w:szCs w:val="24"/>
        </w:rPr>
        <w:t>9</w:t>
      </w:r>
      <w:r w:rsidR="00FE4191" w:rsidRPr="00FE4191">
        <w:rPr>
          <w:rFonts w:hAnsi="Times New Roman" w:ascii="Times New Roman"/>
          <w:szCs w:val="24"/>
        </w:rPr>
        <w:t xml:space="preserve">. </w:t>
      </w:r>
      <w:r w:rsidR="00FE4191">
        <w:rPr>
          <w:rFonts w:hAnsi="Times New Roman" w:ascii="Times New Roman"/>
          <w:szCs w:val="24"/>
        </w:rPr>
        <w:t>veljače</w:t>
      </w:r>
      <w:r w:rsidR="00FE4191" w:rsidRPr="00FE4191">
        <w:rPr>
          <w:rFonts w:hAnsi="Times New Roman" w:ascii="Times New Roman"/>
          <w:szCs w:val="24"/>
        </w:rPr>
        <w:t xml:space="preserve"> 2017., osoba ovlaštena za zastupanje dužnika nije postupio po tom rješenju suda.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 xml:space="preserve">Iz navoda predlagatelja proizlazi da dužnik na dan 1. rujna 2015., u neprekinutom razdoblju od </w:t>
      </w:r>
      <w:r w:rsidR="00507678">
        <w:rPr>
          <w:rFonts w:hAnsi="Times New Roman" w:ascii="Times New Roman"/>
          <w:szCs w:val="24"/>
        </w:rPr>
        <w:t>1</w:t>
      </w:r>
      <w:r w:rsidR="00AE5B6F">
        <w:rPr>
          <w:rFonts w:hAnsi="Times New Roman" w:ascii="Times New Roman"/>
          <w:szCs w:val="24"/>
        </w:rPr>
        <w:t>120</w:t>
      </w:r>
      <w:r w:rsidRPr="00FE4191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AE5B6F">
        <w:rPr>
          <w:rFonts w:hAnsi="Times New Roman" w:ascii="Times New Roman"/>
          <w:szCs w:val="24"/>
        </w:rPr>
        <w:t>176.902,74</w:t>
      </w:r>
      <w:r w:rsidRPr="00FE4191">
        <w:rPr>
          <w:rFonts w:hAnsi="Times New Roman" w:ascii="Times New Roman"/>
          <w:szCs w:val="24"/>
        </w:rPr>
        <w:t xml:space="preserve"> kn, prema podacima o broju zaposlenika ima </w:t>
      </w:r>
      <w:r w:rsidR="00AE5B6F">
        <w:rPr>
          <w:rFonts w:hAnsi="Times New Roman" w:ascii="Times New Roman"/>
          <w:szCs w:val="24"/>
        </w:rPr>
        <w:t>četiri</w:t>
      </w:r>
      <w:r w:rsidRPr="00FE4191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E4191" w:rsidR="005C161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FE4191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CB7D10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F13394">
        <w:rPr>
          <w:rFonts w:hAnsi="Times New Roman" w:ascii="Times New Roman"/>
          <w:szCs w:val="24"/>
        </w:rPr>
        <w:t>, v.r.</w:t>
      </w:r>
    </w:p>
    <w:p w:rsidRDefault="00F13394" w:rsidP="007F17A7" w:rsidR="00F13394">
      <w:pPr>
        <w:ind w:firstLine="720"/>
        <w:jc w:val="right"/>
        <w:rPr>
          <w:rFonts w:hAnsi="Times New Roman" w:ascii="Times New Roman"/>
          <w:szCs w:val="24"/>
        </w:rPr>
      </w:pPr>
    </w:p>
    <w:p w:rsidRDefault="00F13394" w:rsidP="007F17A7" w:rsidR="00F1339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F13394" w:rsidP="007F17A7" w:rsidR="00F1339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F13394" w:rsidP="007F17A7" w:rsidR="00F1339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3C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FE4191">
      <w:rPr>
        <w:rFonts w:hAnsi="Times New Roman" w:ascii="Times New Roman"/>
      </w:rPr>
      <w:t>4</w:t>
    </w:r>
    <w:r w:rsidR="00AE5B6F">
      <w:rPr>
        <w:rFonts w:hAnsi="Times New Roman" w:ascii="Times New Roman"/>
      </w:rPr>
      <w:t>743</w:t>
    </w:r>
    <w:r w:rsidR="00760F20">
      <w:rPr>
        <w:rFonts w:hAnsi="Times New Roman" w:ascii="Times New Roman"/>
      </w:rPr>
      <w:t>/</w:t>
    </w:r>
    <w:r w:rsidR="00942F7E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062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211B8C"/>
    <w:rsid w:val="002236A7"/>
    <w:rsid w:val="00232116"/>
    <w:rsid w:val="002558C5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6322E"/>
    <w:rsid w:val="003833E7"/>
    <w:rsid w:val="00383420"/>
    <w:rsid w:val="00385935"/>
    <w:rsid w:val="00395E25"/>
    <w:rsid w:val="003A572A"/>
    <w:rsid w:val="003A6E27"/>
    <w:rsid w:val="003B3EF6"/>
    <w:rsid w:val="003E01D6"/>
    <w:rsid w:val="003E5490"/>
    <w:rsid w:val="00403E92"/>
    <w:rsid w:val="00416EBF"/>
    <w:rsid w:val="004553D4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07678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047B1"/>
    <w:rsid w:val="006254AD"/>
    <w:rsid w:val="00627AF6"/>
    <w:rsid w:val="00627D00"/>
    <w:rsid w:val="006C4E0B"/>
    <w:rsid w:val="0070668C"/>
    <w:rsid w:val="00737A4B"/>
    <w:rsid w:val="007462B8"/>
    <w:rsid w:val="00760F20"/>
    <w:rsid w:val="00766390"/>
    <w:rsid w:val="00774294"/>
    <w:rsid w:val="007A5E7A"/>
    <w:rsid w:val="007C09EB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32BDA"/>
    <w:rsid w:val="008352F3"/>
    <w:rsid w:val="00844096"/>
    <w:rsid w:val="008816DA"/>
    <w:rsid w:val="008B326B"/>
    <w:rsid w:val="008B38E1"/>
    <w:rsid w:val="008D31FE"/>
    <w:rsid w:val="008E0EF7"/>
    <w:rsid w:val="008E1F59"/>
    <w:rsid w:val="00942F7E"/>
    <w:rsid w:val="009432E4"/>
    <w:rsid w:val="00991DEF"/>
    <w:rsid w:val="009A259C"/>
    <w:rsid w:val="009C2E2C"/>
    <w:rsid w:val="00A1658B"/>
    <w:rsid w:val="00A25FC7"/>
    <w:rsid w:val="00A2625B"/>
    <w:rsid w:val="00A44F14"/>
    <w:rsid w:val="00A55620"/>
    <w:rsid w:val="00A55977"/>
    <w:rsid w:val="00A863D7"/>
    <w:rsid w:val="00AA5DBE"/>
    <w:rsid w:val="00AD105D"/>
    <w:rsid w:val="00AE2DEE"/>
    <w:rsid w:val="00AE5B6F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54198"/>
    <w:rsid w:val="00B700D8"/>
    <w:rsid w:val="00B74746"/>
    <w:rsid w:val="00B81090"/>
    <w:rsid w:val="00B819D0"/>
    <w:rsid w:val="00BE4C79"/>
    <w:rsid w:val="00C07B45"/>
    <w:rsid w:val="00C156FD"/>
    <w:rsid w:val="00C21203"/>
    <w:rsid w:val="00C32687"/>
    <w:rsid w:val="00C3476A"/>
    <w:rsid w:val="00C46571"/>
    <w:rsid w:val="00C51F11"/>
    <w:rsid w:val="00C54465"/>
    <w:rsid w:val="00C703D0"/>
    <w:rsid w:val="00C75F6C"/>
    <w:rsid w:val="00C761AE"/>
    <w:rsid w:val="00C96EB4"/>
    <w:rsid w:val="00CA69A3"/>
    <w:rsid w:val="00CB1E0D"/>
    <w:rsid w:val="00CB732E"/>
    <w:rsid w:val="00CB7D10"/>
    <w:rsid w:val="00CC6A3C"/>
    <w:rsid w:val="00CE3CC2"/>
    <w:rsid w:val="00CE77DC"/>
    <w:rsid w:val="00CF00C3"/>
    <w:rsid w:val="00CF285F"/>
    <w:rsid w:val="00CF68C5"/>
    <w:rsid w:val="00D20568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74051"/>
    <w:rsid w:val="00EB79C1"/>
    <w:rsid w:val="00F05263"/>
    <w:rsid w:val="00F1030C"/>
    <w:rsid w:val="00F13394"/>
    <w:rsid w:val="00F33D57"/>
    <w:rsid w:val="00F35B7C"/>
    <w:rsid w:val="00F45F28"/>
    <w:rsid w:val="00F616FC"/>
    <w:rsid w:val="00F8098C"/>
    <w:rsid w:val="00F85047"/>
    <w:rsid w:val="00F86A9D"/>
    <w:rsid w:val="00FE32DC"/>
    <w:rsid w:val="00FE4191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13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3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3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3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3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13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3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3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3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3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4743</izvorni_sadrzaj>
    <derivirana_varijabla naziv="DomainObject.Predmet.Broj_1">4743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St-4743/2016</izvorni_sadrzaj>
    <derivirana_varijabla naziv="DomainObject.Predmet.OznakaBroj_1">St-4743/2016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SALUS d.o.o. zastupanog po punomoćniku Alen Bisaku</izvorni_sadrzaj>
    <derivirana_varijabla naziv="DomainObject.Predmet.ProtustrankaFormated_1">  MEGA SALUS d.o.o. zastupanog po punomoćniku Alen Bisaku</derivirana_varijabla>
  </DomainObject.Predmet.ProtustrankaFormated>
  <DomainObject.Predmet.ProtustrankaFormatedOIB>
    <izvorni_sadrzaj>  MEGA SALUS d.o.o., OIB 66012607431 zastupanog po punomoćniku Alen Bisaku</izvorni_sadrzaj>
    <derivirana_varijabla naziv="DomainObject.Predmet.ProtustrankaFormatedOIB_1">  MEGA SALUS d.o.o., OIB 66012607431 zastupanog po punomoćniku Alen Bisaku</derivirana_varijabla>
  </DomainObject.Predmet.ProtustrankaFormatedOIB>
  <DomainObject.Predmet.ProtustrankaFormatedWithAdress>
    <izvorni_sadrzaj> MEGA SALUS d.o.o., Velika cesta 81, 10020 Odra zastupanog po punomoćniku Alen Bisaku</izvorni_sadrzaj>
    <derivirana_varijabla naziv="DomainObject.Predmet.ProtustrankaFormatedWithAdress_1"> MEGA SALUS d.o.o., Velika cesta 81, 10020 Odra zastupanog po punomoćniku Alen Bisaku</derivirana_varijabla>
  </DomainObject.Predmet.ProtustrankaFormatedWithAdress>
  <DomainObject.Predmet.ProtustrankaFormatedWithAdressOIB>
    <izvorni_sadrzaj> MEGA SALUS d.o.o., OIB 66012607431, Velika cesta 81, 10020 Odra zastupanog po punomoćniku Alen Bisaku</izvorni_sadrzaj>
    <derivirana_varijabla naziv="DomainObject.Predmet.ProtustrankaFormatedWithAdressOIB_1"> MEGA SALUS d.o.o., OIB 66012607431, Velika cesta 81, 10020 Odra zastupanog po punomoćniku Alen Bisaku</derivirana_varijabla>
  </DomainObject.Predmet.ProtustrankaFormatedWithAdressOIB>
  <DomainObject.Predmet.ProtustrankaWithAdress>
    <izvorni_sadrzaj>MEGA SALUS d.o.o. Velika cesta 81, 10020 Odra</izvorni_sadrzaj>
    <derivirana_varijabla naziv="DomainObject.Predmet.ProtustrankaWithAdress_1">MEGA SALUS d.o.o. Velika cesta 81, 10020 Odra</derivirana_varijabla>
  </DomainObject.Predmet.ProtustrankaWithAdress>
  <DomainObject.Predmet.ProtustrankaWithAdressOIB>
    <izvorni_sadrzaj>MEGA SALUS d.o.o., OIB 66012607431, Velika cesta 81, 10020 Odra</izvorni_sadrzaj>
    <derivirana_varijabla naziv="DomainObject.Predmet.ProtustrankaWithAdressOIB_1">MEGA SALUS d.o.o., OIB 66012607431, Velika cesta 81, 10020 Odra</derivirana_varijabla>
  </DomainObject.Predmet.ProtustrankaWithAdressOIB>
  <DomainObject.Predmet.ProtustrankaNazivFormated>
    <izvorni_sadrzaj>MEGA SALUS d.o.o.</izvorni_sadrzaj>
    <derivirana_varijabla naziv="DomainObject.Predmet.ProtustrankaNazivFormated_1">MEGA SALUS d.o.o.</derivirana_varijabla>
  </DomainObject.Predmet.ProtustrankaNazivFormated>
  <DomainObject.Predmet.ProtustrankaNazivFormatedOIB>
    <izvorni_sadrzaj>MEGA SALUS d.o.o., OIB 66012607431</izvorni_sadrzaj>
    <derivirana_varijabla naziv="DomainObject.Predmet.ProtustrankaNazivFormatedOIB_1">MEGA SALUS d.o.o., OIB 66012607431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SALUS d.o.o. zastupanog po punomoćniku Alen Bisaku</item>
    </izvorni_sadrzaj>
    <derivirana_varijabla naziv="DomainObject.Predmet.ProtuStrankaListFormated_1">
      <item>MEGA SALUS d.o.o. zastupanog po punomoćniku Alen Bisaku</item>
    </derivirana_varijabla>
  </DomainObject.Predmet.ProtuStrankaListFormated>
  <DomainObject.Predmet.ProtuStrankaListFormatedOIB>
    <izvorni_sadrzaj>
      <item>MEGA SALUS d.o.o., OIB 66012607431 zastupanog po punomoćniku Alen Bisaku</item>
    </izvorni_sadrzaj>
    <derivirana_varijabla naziv="DomainObject.Predmet.ProtuStrankaListFormatedOIB_1">
      <item>MEGA SALUS d.o.o., OIB 66012607431 zastupanog po punomoćniku Alen Bisaku</item>
    </derivirana_varijabla>
  </DomainObject.Predmet.ProtuStrankaListFormatedOIB>
  <DomainObject.Predmet.ProtuStrankaListFormatedWithAdress>
    <izvorni_sadrzaj>
      <item>MEGA SALUS d.o.o., Velika cesta 81, 10020 Odra zastupanog po punomoćniku Alen Bisaku</item>
    </izvorni_sadrzaj>
    <derivirana_varijabla naziv="DomainObject.Predmet.ProtuStrankaListFormatedWithAdress_1">
      <item>MEGA SALUS d.o.o., Velika cesta 81, 10020 Odra zastupanog po punomoćniku Alen Bisaku</item>
    </derivirana_varijabla>
  </DomainObject.Predmet.ProtuStrankaListFormatedWithAdress>
  <DomainObject.Predmet.ProtuStrankaListFormatedWithAdressOIB>
    <izvorni_sadrzaj>
      <item>MEGA SALUS d.o.o., OIB 66012607431, Velika cesta 81, 10020 Odra zastupanog po punomoćniku Alen Bisaku</item>
    </izvorni_sadrzaj>
    <derivirana_varijabla naziv="DomainObject.Predmet.ProtuStrankaListFormatedWithAdressOIB_1">
      <item>MEGA SALUS d.o.o., OIB 66012607431, Velika cesta 81, 10020 Odra zastupanog po punomoćniku Alen Bisaku</item>
    </derivirana_varijabla>
  </DomainObject.Predmet.ProtuStrankaListFormatedWithAdressOIB>
  <DomainObject.Predmet.ProtuStrankaListNazivFormated>
    <izvorni_sadrzaj>
      <item>MEGA SALUS d.o.o.</item>
    </izvorni_sadrzaj>
    <derivirana_varijabla naziv="DomainObject.Predmet.ProtuStrankaListNazivFormated_1">
      <item>MEGA SALUS d.o.o.</item>
    </derivirana_varijabla>
  </DomainObject.Predmet.ProtuStrankaListNazivFormated>
  <DomainObject.Predmet.ProtuStrankaListNazivFormatedOIB>
    <izvorni_sadrzaj>
      <item>MEGA SALUS d.o.o., OIB 66012607431</item>
    </izvorni_sadrzaj>
    <derivirana_varijabla naziv="DomainObject.Predmet.ProtuStrankaListNazivFormatedOIB_1">
      <item>MEGA SALUS d.o.o., OIB 66012607431</item>
    </derivirana_varijabla>
  </DomainObject.Predmet.ProtuStrankaListNazivFormatedOIB>
  <DomainObject.Predmet.OstaliListFormated>
    <izvorni_sadrzaj>
      <item>Alen Bisaku punomoćnik sudionika u postupku MEGA SALUS d.o.o.</item>
    </izvorni_sadrzaj>
    <derivirana_varijabla naziv="DomainObject.Predmet.OstaliListFormated_1">
      <item>Alen Bisaku punomoćnik sudionika u postupku MEGA SALUS d.o.o.</item>
    </derivirana_varijabla>
  </DomainObject.Predmet.OstaliListFormated>
  <DomainObject.Predmet.OstaliListFormatedOIB>
    <izvorni_sadrzaj>
      <item>Alen Bisaku, OIB 03506660010 punomoćnik sudionika u postupku MEGA SALUS d.o.o.</item>
    </izvorni_sadrzaj>
    <derivirana_varijabla naziv="DomainObject.Predmet.OstaliListFormatedOIB_1">
      <item>Alen Bisaku, OIB 03506660010 punomoćnik sudionika u postupku MEGA SALUS d.o.o.</item>
    </derivirana_varijabla>
  </DomainObject.Predmet.OstaliListFormatedOIB>
  <DomainObject.Predmet.OstaliListFormatedWithAdress>
    <izvorni_sadrzaj>
      <item>Alen Bisaku, Riva 6, 21420 Bol punomoćnik sudionika u postupku MEGA SALUS d.o.o.</item>
    </izvorni_sadrzaj>
    <derivirana_varijabla naziv="DomainObject.Predmet.OstaliListFormatedWithAdress_1">
      <item>Alen Bisaku, Riva 6, 21420 Bol punomoćnik sudionika u postupku MEGA SALUS d.o.o.</item>
    </derivirana_varijabla>
  </DomainObject.Predmet.OstaliListFormatedWithAdress>
  <DomainObject.Predmet.OstaliListFormatedWithAdressOIB>
    <izvorni_sadrzaj>
      <item>Alen Bisaku, OIB 03506660010, Riva 6, 21420 Bol punomoćnik sudionika u postupku MEGA SALUS d.o.o.</item>
    </izvorni_sadrzaj>
    <derivirana_varijabla naziv="DomainObject.Predmet.OstaliListFormatedWithAdressOIB_1">
      <item>Alen Bisaku, OIB 03506660010, Riva 6, 21420 Bol punomoćnik sudionika u postupku MEGA SALUS d.o.o.</item>
    </derivirana_varijabla>
  </DomainObject.Predmet.OstaliListFormatedWithAdressOIB>
  <DomainObject.Predmet.OstaliListNazivFormated>
    <izvorni_sadrzaj>
      <item>Alen Bisaku</item>
    </izvorni_sadrzaj>
    <derivirana_varijabla naziv="DomainObject.Predmet.OstaliListNazivFormated_1">
      <item>Alen Bisaku</item>
    </derivirana_varijabla>
  </DomainObject.Predmet.OstaliListNazivFormated>
  <DomainObject.Predmet.OstaliListNazivFormatedOIB>
    <izvorni_sadrzaj>
      <item>Alen Bisaku, OIB 03506660010</item>
    </izvorni_sadrzaj>
    <derivirana_varijabla naziv="DomainObject.Predmet.OstaliListNazivFormatedOIB_1">
      <item>Alen Bisaku, OIB 03506660010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SALUS d.o.o.</izvorni_sadrzaj>
    <derivirana_varijabla naziv="DomainObject.Predmet.ProtustrankaIDrugi_1">MEGA SALUS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 SALUS d.o.o., OIB 66012607431, Velika cesta 81, 10020 Odra</izvorni_sadrzaj>
    <derivirana_varijabla naziv="DomainObject.Predmet.ProtustrankaIDrugiAdressOIB_1">MEGA SALUS d.o.o., OIB 66012607431, Velika cesta 81,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 SALUS d.o.o.</item>
      <item>Alen Bisaku</item>
    </izvorni_sadrzaj>
    <derivirana_varijabla naziv="DomainObject.Predmet.SudioniciListNaziv_1">
      <item>FINA Regionalni centar Zagreb</item>
      <item>MEGA SALUS d.o.o.</item>
      <item>Alen Bisaku</item>
    </derivirana_varijabla>
  </DomainObject.Predmet.SudioniciListNaziv>
  <DomainObject.Predmet.SudioniciListAdressOIB>
    <izvorni_sadrzaj>
      <item>FINA Regionalni centar Zagreb, OIB 85821130368, Trg svibanjskih žrtava 1995. 1,10000 Zagreb</item>
      <item>MEGA SALUS d.o.o., OIB 66012607431, Velika cesta 81,10020 Odra</item>
      <item>Alen Bisaku, OIB 03506660010, Riva 6,21420 Bol</item>
    </izvorni_sadrzaj>
    <derivirana_varijabla naziv="DomainObject.Predmet.SudioniciListAdressOIB_1">
      <item>FINA Regionalni centar Zagreb, OIB 85821130368, Trg svibanjskih žrtava 1995. 1,10000 Zagreb</item>
      <item>MEGA SALUS d.o.o., OIB 66012607431, Velika cesta 81,10020 Odra</item>
      <item>Alen Bisaku, OIB 03506660010, Riva 6,21420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66012607431</item>
      <item>, OIB 03506660010</item>
    </izvorni_sadrzaj>
    <derivirana_varijabla naziv="DomainObject.Predmet.SudioniciListNazivOIB_1">
      <item>, OIB 85821130368</item>
      <item>, OIB 66012607431</item>
      <item>, OIB 03506660010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A58CB3-2837-45CF-BC8C-D078F2CD91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443</properties:Words>
  <properties:Characters>2327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2017-02-09T09:31:00Z</dcterms:created>
  <dc:creator>x</dc:creator>
  <cp:lastModifiedBy>Žana Livaja</cp:lastModifiedBy>
  <cp:lastPrinted>2016-05-31T12:54:00Z</cp:lastPrinted>
  <dcterms:modified xmlns:xsi="http://www.w3.org/2001/XMLSchema-instance" xsi:type="dcterms:W3CDTF">2017-02-09T09:35:00Z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