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5fba" w14:paraId="5f85fb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0523" w:rsidP="00FB0523" w:rsidR="00FB052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St-995/2016-3.</w:t>
      </w:r>
    </w:p>
    <w:p w:rsidRDefault="00FB0523" w:rsidP="00FB0523" w:rsidR="00FB0523">
      <w:pPr>
        <w:jc w:val="both"/>
        <w:rPr>
          <w:rFonts w:cs="Arial" w:hAnsi="Arial" w:ascii="Arial"/>
          <w:b/>
        </w:rPr>
      </w:pPr>
    </w:p>
    <w:p w:rsidRDefault="00FB0523" w:rsidP="00FB0523" w:rsidR="00FB05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FB0523" w:rsidP="00FB0523" w:rsidR="00FB0523">
      <w:pPr>
        <w:jc w:val="center"/>
        <w:rPr>
          <w:rFonts w:cs="Arial" w:hAnsi="Arial" w:ascii="Arial"/>
          <w:b/>
        </w:rPr>
      </w:pPr>
    </w:p>
    <w:p w:rsidRDefault="00FB0523" w:rsidP="00FB0523" w:rsidR="00FB052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LIBERA j.d.o.o. za usluge iz Bjelovara, Antuna Mihanovića 8/D, MBS 010094213, OIB 90471717263, dana 08. ožujka 2017. godine  </w:t>
      </w: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FB0523" w:rsidP="00FB0523" w:rsidR="00FB052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LIBERA j.d.o.o. za usluge iz Bjelovara, Antuna Mihanovića 8/D, MBS 010094213, OIB 90471717263.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DOMAGOJ REPAČ iz Zagreba, </w:t>
      </w:r>
      <w:proofErr w:type="spellStart"/>
      <w:r>
        <w:rPr>
          <w:rFonts w:cs="Arial" w:hAnsi="Arial" w:ascii="Arial"/>
        </w:rPr>
        <w:t>Đorđićeva</w:t>
      </w:r>
      <w:proofErr w:type="spellEnd"/>
      <w:r>
        <w:rPr>
          <w:rFonts w:cs="Arial" w:hAnsi="Arial" w:ascii="Arial"/>
        </w:rPr>
        <w:t xml:space="preserve"> 24, OIB 24977406612. 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LIBERA j.d.o.o. za usluge iz Bjelovara, Antuna Mihanovića 8/D, MBS 010094213, OIB 90471717263.</w:t>
      </w:r>
    </w:p>
    <w:p w:rsidRDefault="00FB0523" w:rsidP="00FB0523" w:rsidR="00FB052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08. ožujka 2017. godine u 11,50 sati</w:t>
      </w:r>
      <w:r>
        <w:rPr>
          <w:rFonts w:cs="Arial" w:hAnsi="Arial" w:ascii="Arial"/>
        </w:rPr>
        <w:t>, kada je ovo rješenje objavljeno na e-oglasnoj ploči ovoga suda.</w:t>
      </w:r>
    </w:p>
    <w:p w:rsidRDefault="00FB0523" w:rsidP="00FB0523" w:rsidR="00FB052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FB0523" w:rsidP="00FB0523" w:rsidR="00FB052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FB0523" w:rsidP="00FB0523" w:rsidR="00FB05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St-995/2016-2., koji je objavljen na mrežnoj stranici e-oglasna ploča Trgovačkog suda u Bjelovaru 29.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B0523" w:rsidP="00FB0523" w:rsidR="00FB052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FB0523" w:rsidP="00FB0523" w:rsidR="00FB0523">
      <w:pPr>
        <w:ind w:firstLine="851"/>
        <w:jc w:val="both"/>
        <w:rPr>
          <w:rFonts w:cs="Arial" w:hAnsi="Arial" w:ascii="Arial"/>
        </w:rPr>
      </w:pPr>
    </w:p>
    <w:p w:rsidRDefault="00FB0523" w:rsidP="00FB0523" w:rsidR="00FB05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ožujka 2017. godine</w:t>
      </w:r>
    </w:p>
    <w:p w:rsidRDefault="00FB0523" w:rsidP="00FB0523" w:rsidR="00FB0523">
      <w:pPr>
        <w:rPr>
          <w:rFonts w:cs="Arial" w:hAnsi="Arial" w:ascii="Arial"/>
          <w:b/>
        </w:rPr>
      </w:pPr>
    </w:p>
    <w:p w:rsidRDefault="00FB0523" w:rsidP="00FB0523" w:rsidR="00FB052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FB0523" w:rsidP="00FB0523" w:rsidR="00FB052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FB0523" w:rsidP="00FB0523" w:rsidR="00FB0523">
      <w:pPr>
        <w:ind w:firstLine="4111"/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FB0523" w:rsidP="00FB0523" w:rsidR="00FB052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FB0523" w:rsidP="00FB0523" w:rsidR="00FB05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08.03.2017.g.</w:t>
      </w:r>
    </w:p>
    <w:p w:rsidRDefault="00FB0523" w:rsidP="00FB0523" w:rsidR="00FB0523">
      <w:pPr>
        <w:rPr>
          <w:rFonts w:cs="Arial" w:hAnsi="Arial" w:ascii="Arial"/>
        </w:rPr>
      </w:pPr>
    </w:p>
    <w:p w:rsidRDefault="00FB0523" w:rsidP="00FB0523" w:rsidR="00FB052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523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05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St-995/2016-3</izvorni_sadrzaj>
    <derivirana_varijabla naziv="DomainObject.Oznaka_1">St-995/2016-3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 jednostavno društvo s ograničenom odgovornošću za usluge zastupanog po punomoćniku Alen Matučec</izvorni_sadrzaj>
    <derivirana_varijabla naziv="DomainObject.Predmet.ProtustrankaFormated_1">  LIBERA jednostavno društvo s ograničenom odgovornošću za usluge zastupanog po punomoćniku Alen Matučec</derivirana_varijabla>
  </DomainObject.Predmet.ProtustrankaFormated>
  <DomainObject.Predmet.ProtustrankaFormatedOIB>
    <izvorni_sadrzaj>  LIBERA jednostavno društvo s ograničenom odgovornošću za usluge, OIB 90471717263 zastupanog po punomoćniku Alen Matučec</izvorni_sadrzaj>
    <derivirana_varijabla naziv="DomainObject.Predmet.ProtustrankaFormatedOIB_1">  LIBERA jednostavno društvo s ograničenom odgovornošću za usluge, OIB 90471717263 zastupanog po punomoćniku Alen Matučec</derivirana_varijabla>
  </DomainObject.Predmet.ProtustrankaFormatedOIB>
  <DomainObject.Predmet.ProtustrankaFormatedWithAdress>
    <izvorni_sadrzaj> LIBERA jednostavno društvo s ograničenom odgovornošću za usluge, Antuna Mihanovića 8/D, 43000 Bjelovar zastupanog po punomoćniku Alen Matučec</izvorni_sadrzaj>
    <derivirana_varijabla naziv="DomainObject.Predmet.ProtustrankaFormatedWithAdress_1"> LIBERA jednostavno društvo s ograničenom odgovornošću za usluge, Antuna Mihanovića 8/D, 43000 Bjelovar zastupanog po punomoćniku Alen Matučec</derivirana_varijabla>
  </DomainObject.Predmet.ProtustrankaFormatedWithAdress>
  <DomainObject.Predmet.ProtustrankaFormatedWithAdressOIB>
    <izvorni_sadrzaj> LIBERA jednostavno društvo s ograničenom odgovornošću za usluge, OIB 90471717263, Antuna Mihanovića 8/D, 43000 Bjelovar zastupanog po punomoćniku Alen Matučec</izvorni_sadrzaj>
    <derivirana_varijabla naziv="DomainObject.Predmet.ProtustrankaFormatedWithAdressOIB_1"> LIBERA jednostavno društvo s ograničenom odgovornošću za usluge, OIB 90471717263, Antuna Mihanovića 8/D, 43000 Bjelovar zastupanog po punomoćniku Alen Matučec</derivirana_varijabla>
  </DomainObject.Predmet.ProtustrankaFormatedWithAdressOIB>
  <DomainObject.Predmet.ProtustrankaWithAdress>
    <izvorni_sadrzaj>LIBERA jednostavno društvo s ograničenom odgovornošću za usluge Antuna Mihanovića 8/D, 43000 Bjelovar</izvorni_sadrzaj>
    <derivirana_varijabla naziv="DomainObject.Predmet.ProtustrankaWithAdress_1">LIBERA jednostavno društvo s ograničenom odgovornošću za usluge Antuna Mihanovića 8/D, 43000 Bjelovar</derivirana_varijabla>
  </DomainObject.Predmet.ProtustrankaWithAdress>
  <DomainObject.Predmet.ProtustrankaWithAdressOIB>
    <izvorni_sadrzaj>LIBERA jednostavno društvo s ograničenom odgovornošću za usluge, OIB 90471717263, Antuna Mihanovića 8/D, 43000 Bjelovar</izvorni_sadrzaj>
    <derivirana_varijabla naziv="DomainObject.Predmet.ProtustrankaWithAdressOIB_1">LIBERA jednostavno društvo s ograničenom odgovornošću za usluge, OIB 90471717263, Antuna Mihanovića 8/D, 43000 Bjelovar</derivirana_varijabla>
  </DomainObject.Predmet.ProtustrankaWithAdressOIB>
  <DomainObject.Predmet.ProtustrankaNazivFormated>
    <izvorni_sadrzaj>LIBERA jednostavno društvo s ograničenom odgovornošću za usluge</izvorni_sadrzaj>
    <derivirana_varijabla naziv="DomainObject.Predmet.ProtustrankaNazivFormated_1">LIBERA jednostavno društvo s ograničenom odgovornošću za usluge</derivirana_varijabla>
  </DomainObject.Predmet.ProtustrankaNazivFormated>
  <DomainObject.Predmet.ProtustrankaNazivFormatedOIB>
    <izvorni_sadrzaj>LIBERA jednostavno društvo s ograničenom odgovornošću za usluge, OIB 90471717263</izvorni_sadrzaj>
    <derivirana_varijabla naziv="DomainObject.Predmet.ProtustrankaNazivFormatedOIB_1">LIBERA jednostavno društvo s ograničenom odgovornošću za usluge, OIB 90471717263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LIBERA jednostavno društvo s ograničenom odgovornošću za usluge zastupanog po punomoćniku Alen Matučec</item>
    </izvorni_sadrzaj>
    <derivirana_varijabla naziv="DomainObject.Predmet.ProtuStrankaListFormated_1">
      <item>LIBERA jednostavno društvo s ograničenom odgovornošću za usluge zastupanog po punomoćniku Alen Matučec</item>
    </derivirana_varijabla>
  </DomainObject.Predmet.ProtuStrankaListFormated>
  <DomainObject.Predmet.ProtuStrankaListFormatedOIB>
    <izvorni_sadrzaj>
      <item>LIBERA jednostavno društvo s ograničenom odgovornošću za usluge, OIB 90471717263 zastupanog po punomoćniku Alen Matučec</item>
    </izvorni_sadrzaj>
    <derivirana_varijabla naziv="DomainObject.Predmet.ProtuStrankaListFormatedOIB_1">
      <item>LIBERA jednostavno društvo s ograničenom odgovornošću za usluge, OIB 90471717263 zastupanog po punomoćniku Alen Matučec</item>
    </derivirana_varijabla>
  </DomainObject.Predmet.ProtuStrankaListFormatedOIB>
  <DomainObject.Predmet.ProtuStrankaListFormatedWithAdress>
    <izvorni_sadrzaj>
      <item>LIBERA jednostavno društvo s ograničenom odgovornošću za usluge, Antuna Mihanovića 8/D, 43000 Bjelovar zastupanog po punomoćniku Alen Matučec</item>
    </izvorni_sadrzaj>
    <derivirana_varijabla naziv="DomainObject.Predmet.ProtuStrankaListFormatedWithAdress_1">
      <item>LIBERA jednostavno društvo s ograničenom odgovornošću za usluge, Antuna Mihanovića 8/D, 43000 Bjelovar zastupanog po punomoćniku Alen Matučec</item>
    </derivirana_varijabla>
  </DomainObject.Predmet.ProtuStrankaListFormatedWithAdress>
  <DomainObject.Predmet.ProtuStrankaListFormatedWithAdressOIB>
    <izvorni_sadrzaj>
      <item>LIBERA jednostavno društvo s ograničenom odgovornošću za usluge, OIB 90471717263, Antuna Mihanovića 8/D, 43000 Bjelovar zastupanog po punomoćniku Alen Matučec</item>
    </izvorni_sadrzaj>
    <derivirana_varijabla naziv="DomainObject.Predmet.ProtuStrankaListFormatedWithAdressOIB_1">
      <item>LIBERA jednostavno društvo s ograničenom odgovornošću za usluge, OIB 90471717263, Antuna Mihanovića 8/D, 43000 Bjelovar zastupanog po punomoćniku Alen Matučec</item>
    </derivirana_varijabla>
  </DomainObject.Predmet.ProtuStrankaListFormatedWithAdressOIB>
  <DomainObject.Predmet.ProtuStrankaListNazivFormated>
    <izvorni_sadrzaj>
      <item>LIBERA jednostavno društvo s ograničenom odgovornošću za usluge</item>
    </izvorni_sadrzaj>
    <derivirana_varijabla naziv="DomainObject.Predmet.ProtuStrankaListNazivFormated_1">
      <item>LIBERA jednostavno društvo s ograničenom odgovornošću za usluge</item>
    </derivirana_varijabla>
  </DomainObject.Predmet.ProtuStrankaListNazivFormated>
  <DomainObject.Predmet.ProtuStrankaListNazivFormatedOIB>
    <izvorni_sadrzaj>
      <item>LIBERA jednostavno društvo s ograničenom odgovornošću za usluge, OIB 90471717263</item>
    </izvorni_sadrzaj>
    <derivirana_varijabla naziv="DomainObject.Predmet.ProtuStrankaListNazivFormatedOIB_1">
      <item>LIBERA jednostavno društvo s ograničenom odgovornošću za usluge, OIB 90471717263</item>
    </derivirana_varijabla>
  </DomainObject.Predmet.ProtuStrankaListNazivFormatedOIB>
  <DomainObject.Predmet.OstaliListFormated>
    <izvorni_sadrzaj>
      <item>Alen Matučec punomoćnik sudionika u postupku LIBERA jednostavno društvo s ograničenom odgovornošću za usluge</item>
    </izvorni_sadrzaj>
    <derivirana_varijabla naziv="DomainObject.Predmet.OstaliListFormated_1">
      <item>Alen Matučec punomoćnik sudionika u postupku LIBERA jednostavno društvo s ograničenom odgovornošću za usluge</item>
    </derivirana_varijabla>
  </DomainObject.Predmet.OstaliListFormated>
  <DomainObject.Predmet.OstaliListFormatedOIB>
    <izvorni_sadrzaj>
      <item>Alen Matučec, OIB 47270178142 punomoćnik sudionika u postupku LIBERA jednostavno društvo s ograničenom odgovornošću za usluge</item>
    </izvorni_sadrzaj>
    <derivirana_varijabla naziv="DomainObject.Predmet.OstaliListFormatedOIB_1">
      <item>Alen Matučec, OIB 47270178142 punomoćnik sudionika u postupku LIBERA jednostavno društvo s ograničenom odgovornošću za usluge</item>
    </derivirana_varijabla>
  </DomainObject.Predmet.OstaliListFormatedOIB>
  <DomainObject.Predmet.OstaliListFormatedWithAdress>
    <izvorni_sadrzaj>
      <item>Alen Matučec, Antuna Mihanovića 8/D., 43000 Bjelovar punomoćnik sudionika u postupku LIBERA jednostavno društvo s ograničenom odgovornošću za usluge</item>
    </izvorni_sadrzaj>
    <derivirana_varijabla naziv="DomainObject.Predmet.OstaliListFormatedWithAdress_1">
      <item>Alen Matučec, Antuna Mihanovića 8/D., 43000 Bjelovar punomoćnik sudionika u postupku LIBERA jednostavno društvo s ograničenom odgovornošću za usluge</item>
    </derivirana_varijabla>
  </DomainObject.Predmet.OstaliListFormatedWithAdress>
  <DomainObject.Predmet.OstaliListFormatedWithAdressOIB>
    <izvorni_sadrzaj>
      <item>Alen Matučec, OIB 47270178142, Antuna Mihanovića 8/D., 43000 Bjelovar punomoćnik sudionika u postupku LIBERA jednostavno društvo s ograničenom odgovornošću za usluge</item>
    </izvorni_sadrzaj>
    <derivirana_varijabla naziv="DomainObject.Predmet.OstaliListFormatedWithAdressOIB_1">
      <item>Alen Matučec, OIB 47270178142, Antuna Mihanovića 8/D., 43000 Bjelovar punomoćnik sudionika u postupku LIBERA jednostavno društvo s ograničenom odgovornošću za usluge</item>
    </derivirana_varijabla>
  </DomainObject.Predmet.OstaliListFormatedWithAdressOIB>
  <DomainObject.Predmet.OstaliListNazivFormated>
    <izvorni_sadrzaj>
      <item>Alen Matučec</item>
    </izvorni_sadrzaj>
    <derivirana_varijabla naziv="DomainObject.Predmet.OstaliListNazivFormated_1">
      <item>Alen Matučec</item>
    </derivirana_varijabla>
  </DomainObject.Predmet.OstaliListNazivFormated>
  <DomainObject.Predmet.OstaliListNazivFormatedOIB>
    <izvorni_sadrzaj>
      <item>Alen Matučec, OIB 47270178142</item>
    </izvorni_sadrzaj>
    <derivirana_varijabla naziv="DomainObject.Predmet.OstaliListNazivFormatedOIB_1">
      <item>Alen Matučec, OIB 47270178142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St-995/2016-3</izvorni_sadrzaj>
    <derivirana_varijabla naziv="DomainObject.PoslovniBrojDokumenta_1">St-995/2016-3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LIBERA jednostavno društvo s ograničenom odgovornošću za usluge</izvorni_sadrzaj>
    <derivirana_varijabla naziv="DomainObject.Predmet.ProtustrankaIDrugi_1">LIBERA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LIBERA jednostavno društvo s ograničenom odgovornošću za usluge, OIB 90471717263, Antuna Mihanovića 8/D, 43000 Bjelovar</izvorni_sadrzaj>
    <derivirana_varijabla naziv="DomainObject.Predmet.ProtustrankaIDrugiAdressOIB_1">LIBERA jednostavno društvo s ograničenom odgovornošću za usluge, OIB 90471717263, Antuna Mihanovića 8/D,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LIBERA jednostavno društvo s ograničenom odgovornošću za usluge</item>
      <item>Alen Matučec</item>
    </izvorni_sadrzaj>
    <derivirana_varijabla naziv="DomainObject.Predmet.SudioniciListNaziv_1">
      <item>FINA, RC ZAGREB, Podružnica Bjelovar</item>
      <item>LIBERA jednostavno društvo s ograničenom odgovornošću za usluge</item>
      <item>Alen Matučec</item>
    </derivirana_varijabla>
  </DomainObject.Predmet.SudioniciListNaziv>
  <DomainObject.Predmet.SudioniciListAdressOIB>
    <izvorni_sadrzaj>
      <item>FINA, RC ZAGREB, Podružnica Bjelovar, OIB 85821130368, F. Supila 4,43000 Bjelovar</item>
      <item>LIBERA jednostavno društvo s ograničenom odgovornošću za usluge, OIB 90471717263, Antuna Mihanovića 8/D,43000 Bjelovar</item>
      <item>Alen Matučec, OIB 47270178142, Antuna Mihanovića 8/D.,43000 Bjelovar</item>
    </izvorni_sadrzaj>
    <derivirana_varijabla naziv="DomainObject.Predmet.SudioniciListAdressOIB_1">
      <item>FINA, RC ZAGREB, Podružnica Bjelovar, OIB 85821130368, F. Supila 4,43000 Bjelovar</item>
      <item>LIBERA jednostavno društvo s ograničenom odgovornošću za usluge, OIB 90471717263, Antuna Mihanovića 8/D,43000 Bjelovar</item>
      <item>Alen Matučec, OIB 47270178142, Antuna Mihanovića 8/D.,43000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ADF60-9612-4EB4-A136-2592DC37E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3801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2017-03-08T10:42:00Z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