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e043" w14:paraId="048e043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E613E">
        <w:t>963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E613E">
        <w:t>963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FE613E">
        <w:t>B.Ž.-COMMERCE d.o.o. za trgovinu i usluge, Vrbovec (Grad Vrbovec), Gaj 78, OIB: 97303196587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FE613E">
        <w:t>157.072,61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71DC9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04F7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1DC9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B.Ž.-COMMERCE d.o.o. zastupanog po punomoćniku Željko Biškupec</izvorni_sadrzaj>
    <derivirana_varijabla naziv="DomainObject.Predmet.ProtustrankaFormated_1">  B.Ž.-COMMERCE d.o.o. zastupanog po punomoćniku Željko Biškupec</derivirana_varijabla>
  </DomainObject.Predmet.ProtustrankaFormated>
  <DomainObject.Predmet.ProtustrankaFormatedOIB>
    <izvorni_sadrzaj>  B.Ž.-COMMERCE d.o.o., OIB 97303196587 zastupanog po punomoćniku Željko Biškupec</izvorni_sadrzaj>
    <derivirana_varijabla naziv="DomainObject.Predmet.ProtustrankaFormatedOIB_1">  B.Ž.-COMMERCE d.o.o., OIB 97303196587 zastupanog po punomoćniku Željko Biškupec</derivirana_varijabla>
  </DomainObject.Predmet.ProtustrankaFormatedOIB>
  <DomainObject.Predmet.ProtustrankaFormatedWithAdress>
    <izvorni_sadrzaj> B.Ž.-COMMERCE d.o.o., Gaj 78, 10340 Vrbovec zastupanog po punomoćniku Željko Biškupec</izvorni_sadrzaj>
    <derivirana_varijabla naziv="DomainObject.Predmet.ProtustrankaFormatedWithAdress_1"> B.Ž.-COMMERCE d.o.o., Gaj 78, 10340 Vrbovec zastupanog po punomoćniku Željko Biškupec</derivirana_varijabla>
  </DomainObject.Predmet.ProtustrankaFormatedWithAdress>
  <DomainObject.Predmet.ProtustrankaFormatedWithAdressOIB>
    <izvorni_sadrzaj> B.Ž.-COMMERCE d.o.o., OIB 97303196587, Gaj 78, 10340 Vrbovec zastupanog po punomoćniku Željko Biškupec</izvorni_sadrzaj>
    <derivirana_varijabla naziv="DomainObject.Predmet.ProtustrankaFormatedWithAdressOIB_1"> B.Ž.-COMMERCE d.o.o., OIB 97303196587, Gaj 78, 10340 Vrbovec zastupanog po punomoćniku Željko Biškupec</derivirana_varijabla>
  </DomainObject.Predmet.ProtustrankaFormatedWithAdressOIB>
  <DomainObject.Predmet.ProtustrankaWithAdress>
    <izvorni_sadrzaj>B.Ž.-COMMERCE d.o.o. Gaj 78, 10340 Vrbovec</izvorni_sadrzaj>
    <derivirana_varijabla naziv="DomainObject.Predmet.ProtustrankaWithAdress_1">B.Ž.-COMMERCE d.o.o. Gaj 78, 10340 Vrbovec</derivirana_varijabla>
  </DomainObject.Predmet.ProtustrankaWithAdress>
  <DomainObject.Predmet.ProtustrankaWithAdressOIB>
    <izvorni_sadrzaj>B.Ž.-COMMERCE d.o.o., OIB 97303196587, Gaj 78, 10340 Vrbovec</izvorni_sadrzaj>
    <derivirana_varijabla naziv="DomainObject.Predmet.ProtustrankaWithAdressOIB_1">B.Ž.-COMMERCE d.o.o., OIB 97303196587, Gaj 78, 10340 Vrbovec</derivirana_varijabla>
  </DomainObject.Predmet.ProtustrankaWithAdressOIB>
  <DomainObject.Predmet.ProtustrankaNazivFormated>
    <izvorni_sadrzaj>B.Ž.-COMMERCE d.o.o.</izvorni_sadrzaj>
    <derivirana_varijabla naziv="DomainObject.Predmet.ProtustrankaNazivFormated_1">B.Ž.-COMMERCE d.o.o.</derivirana_varijabla>
  </DomainObject.Predmet.ProtustrankaNazivFormated>
  <DomainObject.Predmet.ProtustrankaNazivFormatedOIB>
    <izvorni_sadrzaj>B.Ž.-COMMERCE d.o.o., OIB 97303196587</izvorni_sadrzaj>
    <derivirana_varijabla naziv="DomainObject.Predmet.ProtustrankaNazivFormatedOIB_1">B.Ž.-COMMERCE d.o.o., OIB 97303196587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B.Ž.-COMMERCE d.o.o. zastupanog po punomoćniku Željko Biškupec</item>
    </izvorni_sadrzaj>
    <derivirana_varijabla naziv="DomainObject.Predmet.ProtuStrankaListFormated_1">
      <item>B.Ž.-COMMERCE d.o.o. zastupanog po punomoćniku Željko Biškupec</item>
    </derivirana_varijabla>
  </DomainObject.Predmet.ProtuStrankaListFormated>
  <DomainObject.Predmet.ProtuStrankaListFormatedOIB>
    <izvorni_sadrzaj>
      <item>B.Ž.-COMMERCE d.o.o., OIB 97303196587 zastupanog po punomoćniku Željko Biškupec</item>
    </izvorni_sadrzaj>
    <derivirana_varijabla naziv="DomainObject.Predmet.ProtuStrankaListFormatedOIB_1">
      <item>B.Ž.-COMMERCE d.o.o., OIB 97303196587 zastupanog po punomoćniku Željko Biškupec</item>
    </derivirana_varijabla>
  </DomainObject.Predmet.ProtuStrankaListFormatedOIB>
  <DomainObject.Predmet.ProtuStrankaListFormatedWithAdress>
    <izvorni_sadrzaj>
      <item>B.Ž.-COMMERCE d.o.o., Gaj 78, 10340 Vrbovec zastupanog po punomoćniku Željko Biškupec</item>
    </izvorni_sadrzaj>
    <derivirana_varijabla naziv="DomainObject.Predmet.ProtuStrankaListFormatedWithAdress_1">
      <item>B.Ž.-COMMERCE d.o.o., Gaj 78, 10340 Vrbovec zastupanog po punomoćniku Željko Biškupec</item>
    </derivirana_varijabla>
  </DomainObject.Predmet.ProtuStrankaListFormatedWithAdress>
  <DomainObject.Predmet.ProtuStrankaListFormatedWithAdressOIB>
    <izvorni_sadrzaj>
      <item>B.Ž.-COMMERCE d.o.o., OIB 97303196587, Gaj 78, 10340 Vrbovec zastupanog po punomoćniku Željko Biškupec</item>
    </izvorni_sadrzaj>
    <derivirana_varijabla naziv="DomainObject.Predmet.ProtuStrankaListFormatedWithAdressOIB_1">
      <item>B.Ž.-COMMERCE d.o.o., OIB 97303196587, Gaj 78, 10340 Vrbovec zastupanog po punomoćniku Željko Biškupec</item>
    </derivirana_varijabla>
  </DomainObject.Predmet.ProtuStrankaListFormatedWithAdressOIB>
  <DomainObject.Predmet.ProtuStrankaListNazivFormated>
    <izvorni_sadrzaj>
      <item>B.Ž.-COMMERCE d.o.o.</item>
    </izvorni_sadrzaj>
    <derivirana_varijabla naziv="DomainObject.Predmet.ProtuStrankaListNazivFormated_1">
      <item>B.Ž.-COMMERCE d.o.o.</item>
    </derivirana_varijabla>
  </DomainObject.Predmet.ProtuStrankaListNazivFormated>
  <DomainObject.Predmet.ProtuStrankaListNazivFormatedOIB>
    <izvorni_sadrzaj>
      <item>B.Ž.-COMMERCE d.o.o., OIB 97303196587</item>
    </izvorni_sadrzaj>
    <derivirana_varijabla naziv="DomainObject.Predmet.ProtuStrankaListNazivFormatedOIB_1">
      <item>B.Ž.-COMMERCE d.o.o., OIB 97303196587</item>
    </derivirana_varijabla>
  </DomainObject.Predmet.ProtuStrankaListNazivFormatedOIB>
  <DomainObject.Predmet.OstaliListFormated>
    <izvorni_sadrzaj>
      <item>Željko Biškupec punomoćnik sudionika u postupku B.Ž.-COMMERCE d.o.o.</item>
    </izvorni_sadrzaj>
    <derivirana_varijabla naziv="DomainObject.Predmet.OstaliListFormated_1">
      <item>Željko Biškupec punomoćnik sudionika u postupku B.Ž.-COMMERCE d.o.o.</item>
    </derivirana_varijabla>
  </DomainObject.Predmet.OstaliListFormated>
  <DomainObject.Predmet.OstaliListFormatedOIB>
    <izvorni_sadrzaj>
      <item>Željko Biškupec, OIB 79820852872 punomoćnik sudionika u postupku B.Ž.-COMMERCE d.o.o.</item>
    </izvorni_sadrzaj>
    <derivirana_varijabla naziv="DomainObject.Predmet.OstaliListFormatedOIB_1">
      <item>Željko Biškupec, OIB 79820852872 punomoćnik sudionika u postupku B.Ž.-COMMERCE d.o.o.</item>
    </derivirana_varijabla>
  </DomainObject.Predmet.OstaliListFormatedOIB>
  <DomainObject.Predmet.OstaliListFormatedWithAdress>
    <izvorni_sadrzaj>
      <item>Željko Biškupec, Gaj 78, 10340 Gaj punomoćnik sudionika u postupku B.Ž.-COMMERCE d.o.o.</item>
    </izvorni_sadrzaj>
    <derivirana_varijabla naziv="DomainObject.Predmet.OstaliListFormatedWithAdress_1">
      <item>Željko Biškupec, Gaj 78, 10340 Gaj punomoćnik sudionika u postupku B.Ž.-COMMERCE d.o.o.</item>
    </derivirana_varijabla>
  </DomainObject.Predmet.OstaliListFormatedWithAdress>
  <DomainObject.Predmet.OstaliListFormatedWithAdressOIB>
    <izvorni_sadrzaj>
      <item>Željko Biškupec, OIB 79820852872, Gaj 78, 10340 Gaj punomoćnik sudionika u postupku B.Ž.-COMMERCE d.o.o.</item>
    </izvorni_sadrzaj>
    <derivirana_varijabla naziv="DomainObject.Predmet.OstaliListFormatedWithAdressOIB_1">
      <item>Željko Biškupec, OIB 79820852872, Gaj 78, 10340 Gaj punomoćnik sudionika u postupku B.Ž.-COMMERCE d.o.o.</item>
    </derivirana_varijabla>
  </DomainObject.Predmet.OstaliListFormatedWithAdressOIB>
  <DomainObject.Predmet.OstaliListNazivFormated>
    <izvorni_sadrzaj>
      <item>Željko Biškupec</item>
    </izvorni_sadrzaj>
    <derivirana_varijabla naziv="DomainObject.Predmet.OstaliListNazivFormated_1">
      <item>Željko Biškupec</item>
    </derivirana_varijabla>
  </DomainObject.Predmet.OstaliListNazivFormated>
  <DomainObject.Predmet.OstaliListNazivFormatedOIB>
    <izvorni_sadrzaj>
      <item>Željko Biškupec, OIB 79820852872</item>
    </izvorni_sadrzaj>
    <derivirana_varijabla naziv="DomainObject.Predmet.OstaliListNazivFormatedOIB_1">
      <item>Željko Biškupec, OIB 79820852872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B.Ž.-COMMERCE d.o.o.</izvorni_sadrzaj>
    <derivirana_varijabla naziv="DomainObject.Predmet.ProtustrankaIDrugi_1">B.Ž.-COMMERCE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B.Ž.-COMMERCE d.o.o., OIB 97303196587, Gaj 78, 10340 Vrbovec</izvorni_sadrzaj>
    <derivirana_varijabla naziv="DomainObject.Predmet.ProtustrankaIDrugiAdressOIB_1">B.Ž.-COMMERCE d.o.o., OIB 97303196587, Gaj 78,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B.Ž.-COMMERCE d.o.o.</item>
      <item>Željko Biškupec</item>
    </izvorni_sadrzaj>
    <derivirana_varijabla naziv="DomainObject.Predmet.SudioniciListNaziv_1">
      <item>Fina Regionalni centar Zagreb</item>
      <item>B.Ž.-COMMERCE d.o.o.</item>
      <item>Željko Biškupec</item>
    </derivirana_varijabla>
  </DomainObject.Predmet.SudioniciListNaziv>
  <DomainObject.Predmet.SudioniciListAdressOIB>
    <izvorni_sadrzaj>
      <item>Fina Regionalni centar Zagreb, OIB 85821130368, Trg svibanjskih žrtava 1995.1,10000 Zagreb</item>
      <item>B.Ž.-COMMERCE d.o.o., OIB 97303196587, Gaj 78,10340 Vrbovec</item>
      <item>Željko Biškupec, OIB 79820852872, Gaj 78,10340 Gaj</item>
    </izvorni_sadrzaj>
    <derivirana_varijabla naziv="DomainObject.Predmet.SudioniciListAdressOIB_1">
      <item>Fina Regionalni centar Zagreb, OIB 85821130368, Trg svibanjskih žrtava 1995.1,10000 Zagreb</item>
      <item>B.Ž.-COMMERCE d.o.o., OIB 97303196587, Gaj 78,10340 Vrbovec</item>
      <item>Željko Biškupec, OIB 79820852872, Gaj 78,10340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97303196587</item>
      <item>, OIB 79820852872</item>
    </izvorni_sadrzaj>
    <derivirana_varijabla naziv="DomainObject.Predmet.SudioniciListNazivOIB_1">
      <item>, OIB 85821130368</item>
      <item>, OIB 97303196587</item>
      <item>, OIB 79820852872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1470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2018-05-17T12:05:00Z</dcterms:created>
  <dc:creator>ilukac</dc:creator>
  <cp:lastModifiedBy>Katarina Babić</cp:lastModifiedBy>
  <cp:lastPrinted>2018-06-04T08:04:00Z</cp:lastPrinted>
  <dcterms:modified xmlns:xsi="http://www.w3.org/2001/XMLSchema-instance" xsi:type="dcterms:W3CDTF">2018-06-04T08:04:00Z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(963-18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