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271a" w14:paraId="23f271a" w:rsidRDefault="00AE649C" w:rsidP="00FA5B5E" w:rsidR="00AE649C" w:rsidRPr="00B76F3C">
      <w:pPr>
        <w:pStyle w:val="Naslov3"/>
        <w15:collapsed w:val="false"/>
      </w:pPr>
    </w:p>
    <w:p w:rsidRDefault="009649E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649E4" w:rsidP="009649E4" w:rsidR="009649E4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St-364/2016-5.</w:t>
      </w:r>
    </w:p>
    <w:p w:rsidRDefault="009649E4" w:rsidP="009649E4" w:rsidR="009649E4">
      <w:pPr>
        <w:jc w:val="both"/>
        <w:rPr>
          <w:rFonts w:cs="Arial" w:hAnsi="Arial" w:ascii="Arial"/>
          <w:b/>
        </w:rPr>
      </w:pPr>
    </w:p>
    <w:p w:rsidRDefault="009649E4" w:rsidP="009649E4" w:rsidR="009649E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9649E4" w:rsidP="009649E4" w:rsidR="009649E4">
      <w:pPr>
        <w:jc w:val="center"/>
        <w:rPr>
          <w:rFonts w:cs="Arial" w:hAnsi="Arial" w:ascii="Arial"/>
          <w:b/>
        </w:rPr>
      </w:pPr>
    </w:p>
    <w:p w:rsidRDefault="009649E4" w:rsidP="009649E4" w:rsidR="009649E4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9649E4" w:rsidP="009649E4" w:rsidR="009649E4">
      <w:pPr>
        <w:jc w:val="both"/>
        <w:rPr>
          <w:rFonts w:cs="Arial" w:hAnsi="Arial" w:ascii="Arial"/>
        </w:rPr>
      </w:pPr>
    </w:p>
    <w:p w:rsidRDefault="009649E4" w:rsidP="009649E4" w:rsidR="009649E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KARATE KLUB "ČRNOMEREC" iz Zagreba, Vatrogasna 6, OIB 91878190644, dana 13. rujna 2016. godine  </w:t>
      </w:r>
    </w:p>
    <w:p w:rsidRDefault="009649E4" w:rsidP="009649E4" w:rsidR="009649E4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9649E4" w:rsidP="009649E4" w:rsidR="009649E4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KARATE KLUB "ČRNOMEREC" iz Zagreba, Vatrogasna 6, OIB 91878190644.</w:t>
      </w:r>
    </w:p>
    <w:p w:rsidRDefault="009649E4" w:rsidP="009649E4" w:rsidR="009649E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stečajnu upraviteljicu imenuje se IVANA BREBRIĆ iz Zagreba, </w:t>
      </w:r>
      <w:proofErr w:type="spellStart"/>
      <w:r>
        <w:rPr>
          <w:rFonts w:cs="Arial" w:hAnsi="Arial" w:ascii="Arial"/>
        </w:rPr>
        <w:t>Palinovečka</w:t>
      </w:r>
      <w:proofErr w:type="spellEnd"/>
      <w:r>
        <w:rPr>
          <w:rFonts w:cs="Arial" w:hAnsi="Arial" w:ascii="Arial"/>
        </w:rPr>
        <w:t xml:space="preserve"> 19 P, OIB 01354117686. </w:t>
      </w:r>
    </w:p>
    <w:p w:rsidRDefault="009649E4" w:rsidP="009649E4" w:rsidR="009649E4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KARATE KLUB "ČRNOMEREC" iz Zagreba, Vatrogasna 6, OIB 91878190644.</w:t>
      </w:r>
    </w:p>
    <w:p w:rsidRDefault="009649E4" w:rsidP="009649E4" w:rsidR="009649E4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13. rujna 2016. godine u 08,10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9649E4" w:rsidP="009649E4" w:rsidR="009649E4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9649E4" w:rsidP="009649E4" w:rsidR="009649E4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649E4" w:rsidP="009649E4" w:rsidR="009649E4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Udruga.</w:t>
      </w:r>
    </w:p>
    <w:p w:rsidRDefault="009649E4" w:rsidP="009649E4" w:rsidR="009649E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9649E4" w:rsidP="009649E4" w:rsidR="009649E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St-364/2016-2, koji je objavljen na mrežnoj stranici e-oglasna ploča Trgovačkog suda u Bjelovaru dana 17. lipnja 2016. </w:t>
      </w:r>
      <w:r>
        <w:rPr>
          <w:rFonts w:cs="Arial" w:hAnsi="Arial" w:ascii="Arial"/>
        </w:rPr>
        <w:lastRenderedPageBreak/>
        <w:t>godine, pozvao osobu ovlaštenu za zastupanje dužnika da u roku od 15 dana od objave oglasa na mrežnoj stranici e-oglasne ploče  podnese sudu javnobilježnički ovjerovljen popis imovine i obveza na propisanom obrascu.</w:t>
      </w:r>
    </w:p>
    <w:p w:rsidRDefault="009649E4" w:rsidP="009649E4" w:rsidR="009649E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649E4" w:rsidP="009649E4" w:rsidR="009649E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649E4" w:rsidP="009649E4" w:rsidR="009649E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649E4" w:rsidP="009649E4" w:rsidR="009649E4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649E4" w:rsidP="009649E4" w:rsidR="009649E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Udruga, sud je odlučio sukladno čl. 131., 132. i 286. SZ-a. </w:t>
      </w:r>
    </w:p>
    <w:p w:rsidRDefault="009649E4" w:rsidP="009649E4" w:rsidR="009649E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13. rujna 2016. godine</w:t>
      </w:r>
    </w:p>
    <w:p w:rsidRDefault="009649E4" w:rsidP="009649E4" w:rsidR="009649E4">
      <w:pPr>
        <w:rPr>
          <w:rFonts w:cs="Arial" w:hAnsi="Arial" w:ascii="Arial"/>
          <w:b/>
        </w:rPr>
      </w:pPr>
    </w:p>
    <w:p w:rsidRDefault="009649E4" w:rsidP="009649E4" w:rsidR="009649E4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9649E4" w:rsidP="009649E4" w:rsidR="009649E4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      </w:t>
      </w:r>
    </w:p>
    <w:p w:rsidRDefault="009649E4" w:rsidP="009649E4" w:rsidR="009649E4">
      <w:pPr>
        <w:jc w:val="both"/>
        <w:rPr>
          <w:rFonts w:cs="Arial" w:hAnsi="Arial" w:ascii="Arial"/>
        </w:rPr>
      </w:pPr>
    </w:p>
    <w:p w:rsidRDefault="009649E4" w:rsidP="009649E4" w:rsidR="009649E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649E4" w:rsidP="009649E4" w:rsidR="009649E4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lastRenderedPageBreak/>
        <w:t>Rj</w:t>
      </w:r>
      <w:proofErr w:type="spellEnd"/>
      <w:r>
        <w:rPr>
          <w:rFonts w:cs="Arial" w:hAnsi="Arial" w:ascii="Arial"/>
        </w:rPr>
        <w:t>.</w:t>
      </w:r>
    </w:p>
    <w:p w:rsidRDefault="009649E4" w:rsidP="009649E4" w:rsidR="009649E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9649E4" w:rsidP="009649E4" w:rsidR="009649E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9649E4" w:rsidP="009649E4" w:rsidR="009649E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-zakonskom zastupniku dužnika putem pošte</w:t>
      </w:r>
    </w:p>
    <w:p w:rsidRDefault="009649E4" w:rsidP="009649E4" w:rsidR="009649E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 – zakonskom zastupniku dužnika- veza na dužnika</w:t>
      </w:r>
    </w:p>
    <w:p w:rsidRDefault="009649E4" w:rsidP="009649E4" w:rsidR="009649E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registru Udruga</w:t>
      </w:r>
    </w:p>
    <w:p w:rsidRDefault="009649E4" w:rsidP="009649E4" w:rsidR="009649E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9649E4" w:rsidP="009649E4" w:rsidR="009649E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13.09.2016.g.</w:t>
      </w:r>
    </w:p>
    <w:p w:rsidRDefault="009649E4" w:rsidP="009649E4" w:rsidR="009649E4">
      <w:pPr>
        <w:rPr>
          <w:rFonts w:cs="Arial" w:hAnsi="Arial" w:ascii="Arial"/>
        </w:rPr>
      </w:pPr>
    </w:p>
    <w:p w:rsidRDefault="009649E4" w:rsidP="009649E4" w:rsidR="009649E4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49E4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770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St-364/2016-5</izvorni_sadrzaj>
    <derivirana_varijabla naziv="DomainObject.Oznaka_1">St-364/2016-5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ČRNOMEREC zastupanog po punomoćniku Robin Rašperger; Bruno Gaćeša</izvorni_sadrzaj>
    <derivirana_varijabla naziv="DomainObject.Predmet.ProtustrankaFormated_1">  KARATE KLUB ČRNOMEREC zastupanog po punomoćniku Robin Rašperger; Bruno Gaćeša</derivirana_varijabla>
  </DomainObject.Predmet.ProtustrankaFormated>
  <DomainObject.Predmet.ProtustrankaFormatedOIB>
    <izvorni_sadrzaj>  KARATE KLUB ČRNOMEREC, OIB 91878190644 zastupanog po punomoćniku Robin Rašperger; Bruno Gaćeša</izvorni_sadrzaj>
    <derivirana_varijabla naziv="DomainObject.Predmet.ProtustrankaFormatedOIB_1">  KARATE KLUB ČRNOMEREC, OIB 91878190644 zastupanog po punomoćniku Robin Rašperger; Bruno Gaćeša</derivirana_varijabla>
  </DomainObject.Predmet.ProtustrankaFormatedOIB>
  <DomainObject.Predmet.ProtustrankaFormatedWithAdress>
    <izvorni_sadrzaj> KARATE KLUB ČRNOMEREC, SOKOLSKA 7, 10000 Zagreb zastupanog po punomoćniku Robin Rašperger; Bruno Gaćeša</izvorni_sadrzaj>
    <derivirana_varijabla naziv="DomainObject.Predmet.ProtustrankaFormatedWithAdress_1"> KARATE KLUB ČRNOMEREC, SOKOLSKA 7, 10000 Zagreb zastupanog po punomoćniku Robin Rašperger; Bruno Gaćeša</derivirana_varijabla>
  </DomainObject.Predmet.ProtustrankaFormatedWithAdress>
  <DomainObject.Predmet.ProtustrankaFormatedWithAdressOIB>
    <izvorni_sadrzaj> KARATE KLUB ČRNOMEREC, OIB 91878190644, SOKOLSKA 7, 10000 Zagreb zastupanog po punomoćniku Robin Rašperger; Bruno Gaćeša</izvorni_sadrzaj>
    <derivirana_varijabla naziv="DomainObject.Predmet.ProtustrankaFormatedWithAdressOIB_1"> KARATE KLUB ČRNOMEREC, OIB 91878190644, SOKOLSKA 7, 10000 Zagreb zastupanog po punomoćniku Robin Rašperger; Bruno Gaćeša</derivirana_varijabla>
  </DomainObject.Predmet.ProtustrankaFormatedWithAdressOIB>
  <DomainObject.Predmet.ProtustrankaWithAdress>
    <izvorni_sadrzaj>KARATE KLUB ČRNOMEREC SOKOLSKA 7, 10000 Zagreb</izvorni_sadrzaj>
    <derivirana_varijabla naziv="DomainObject.Predmet.ProtustrankaWithAdress_1">KARATE KLUB ČRNOMEREC SOKOLSKA 7, 10000 Zagreb</derivirana_varijabla>
  </DomainObject.Predmet.ProtustrankaWithAdress>
  <DomainObject.Predmet.ProtustrankaWithAdressOIB>
    <izvorni_sadrzaj>KARATE KLUB ČRNOMEREC, OIB 91878190644, SOKOLSKA 7, 10000 Zagreb</izvorni_sadrzaj>
    <derivirana_varijabla naziv="DomainObject.Predmet.ProtustrankaWithAdressOIB_1">KARATE KLUB ČRNOMEREC, OIB 91878190644, SOKOLSKA 7, 10000 Zagreb</derivirana_varijabla>
  </DomainObject.Predmet.ProtustrankaWithAdressOIB>
  <DomainObject.Predmet.ProtustrankaNazivFormated>
    <izvorni_sadrzaj>KARATE KLUB ČRNOMEREC</izvorni_sadrzaj>
    <derivirana_varijabla naziv="DomainObject.Predmet.ProtustrankaNazivFormated_1">KARATE KLUB ČRNOMEREC</derivirana_varijabla>
  </DomainObject.Predmet.ProtustrankaNazivFormated>
  <DomainObject.Predmet.ProtustrankaNazivFormatedOIB>
    <izvorni_sadrzaj>KARATE KLUB ČRNOMEREC, OIB 91878190644</izvorni_sadrzaj>
    <derivirana_varijabla naziv="DomainObject.Predmet.ProtustrankaNazivFormatedOIB_1">KARATE KLUB ČRNOMEREC, OIB 91878190644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ČRNOMEREC zastupanog po punomoćniku Robin Rašperger; Bruno Gaćeša</item>
    </izvorni_sadrzaj>
    <derivirana_varijabla naziv="DomainObject.Predmet.ProtuStrankaListFormated_1">
      <item>KARATE KLUB ČRNOMEREC zastupanog po punomoćniku Robin Rašperger; Bruno Gaćeša</item>
    </derivirana_varijabla>
  </DomainObject.Predmet.ProtuStrankaListFormated>
  <DomainObject.Predmet.ProtuStrankaListFormatedOIB>
    <izvorni_sadrzaj>
      <item>KARATE KLUB ČRNOMEREC, OIB 91878190644 zastupanog po punomoćniku Robin Rašperger; Bruno Gaćeša</item>
    </izvorni_sadrzaj>
    <derivirana_varijabla naziv="DomainObject.Predmet.ProtuStrankaListFormatedOIB_1">
      <item>KARATE KLUB ČRNOMEREC, OIB 91878190644 zastupanog po punomoćniku Robin Rašperger; Bruno Gaćeša</item>
    </derivirana_varijabla>
  </DomainObject.Predmet.ProtuStrankaListFormatedOIB>
  <DomainObject.Predmet.ProtuStrankaListFormatedWithAdress>
    <izvorni_sadrzaj>
      <item>KARATE KLUB ČRNOMEREC, SOKOLSKA 7, 10000 Zagreb zastupanog po punomoćniku Robin Rašperger; Bruno Gaćeša</item>
    </izvorni_sadrzaj>
    <derivirana_varijabla naziv="DomainObject.Predmet.ProtuStrankaListFormatedWithAdress_1">
      <item>KARATE KLUB ČRNOMEREC, SOKOLSKA 7, 10000 Zagreb zastupanog po punomoćniku Robin Rašperger; Bruno Gaćeša</item>
    </derivirana_varijabla>
  </DomainObject.Predmet.ProtuStrankaListFormatedWithAdress>
  <DomainObject.Predmet.ProtuStrankaListFormatedWithAdressOIB>
    <izvorni_sadrzaj>
      <item>KARATE KLUB ČRNOMEREC, OIB 91878190644, SOKOLSKA 7, 10000 Zagreb zastupanog po punomoćniku Robin Rašperger; Bruno Gaćeša</item>
    </izvorni_sadrzaj>
    <derivirana_varijabla naziv="DomainObject.Predmet.ProtuStrankaListFormatedWithAdressOIB_1">
      <item>KARATE KLUB ČRNOMEREC, OIB 91878190644, SOKOLSKA 7, 10000 Zagreb zastupanog po punomoćniku Robin Rašperger; Bruno Gaćeša</item>
    </derivirana_varijabla>
  </DomainObject.Predmet.ProtuStrankaListFormatedWithAdressOIB>
  <DomainObject.Predmet.ProtuStrankaListNazivFormated>
    <izvorni_sadrzaj>
      <item>KARATE KLUB ČRNOMEREC</item>
    </izvorni_sadrzaj>
    <derivirana_varijabla naziv="DomainObject.Predmet.ProtuStrankaListNazivFormated_1">
      <item>KARATE KLUB ČRNOMEREC</item>
    </derivirana_varijabla>
  </DomainObject.Predmet.ProtuStrankaListNazivFormated>
  <DomainObject.Predmet.ProtuStrankaListNazivFormatedOIB>
    <izvorni_sadrzaj>
      <item>KARATE KLUB ČRNOMEREC, OIB 91878190644</item>
    </izvorni_sadrzaj>
    <derivirana_varijabla naziv="DomainObject.Predmet.ProtuStrankaListNazivFormatedOIB_1">
      <item>KARATE KLUB ČRNOMEREC, OIB 91878190644</item>
    </derivirana_varijabla>
  </DomainObject.Predmet.ProtuStrankaListNazivFormatedOIB>
  <DomainObject.Predmet.OstaliListFormated>
    <izvorni_sadrzaj>
      <item>Bruno Gaćeša punomoćnik sudionika u postupku KARATE KLUB ČRNOMEREC</item>
      <item>Robin Rašperger punomoćnik sudionika u postupku KARATE KLUB ČRNOMEREC</item>
    </izvorni_sadrzaj>
    <derivirana_varijabla naziv="DomainObject.Predmet.OstaliListFormated_1">
      <item>Bruno Gaćeša punomoćnik sudionika u postupku KARATE KLUB ČRNOMEREC</item>
      <item>Robin Rašperger punomoćnik sudionika u postupku KARATE KLUB ČRNOMEREC</item>
    </derivirana_varijabla>
  </DomainObject.Predmet.OstaliListFormated>
  <DomainObject.Predmet.OstaliListFormatedOIB>
    <izvorni_sadrzaj>
      <item>Bruno Gaćeša, OIB 28410261950 punomoćnik sudionika u postupku KARATE KLUB ČRNOMEREC</item>
      <item>Robin Rašperger, OIB 13558819233 punomoćnik sudionika u postupku KARATE KLUB ČRNOMEREC</item>
    </izvorni_sadrzaj>
    <derivirana_varijabla naziv="DomainObject.Predmet.OstaliListFormatedOIB_1">
      <item>Bruno Gaćeša, OIB 28410261950 punomoćnik sudionika u postupku KARATE KLUB ČRNOMEREC</item>
      <item>Robin Rašperger, OIB 13558819233 punomoćnik sudionika u postupku KARATE KLUB ČRNOMEREC</item>
    </derivirana_varijabla>
  </DomainObject.Predmet.OstaliListFormatedOIB>
  <DomainObject.Predmet.OstaliListFormatedWithAdress>
    <izvorni_sadrzaj>
      <item>Bruno Gaćeša punomoćnik sudionika u postupku KARATE KLUB ČRNOMEREC</item>
      <item>Robin Rašperger punomoćnik sudionika u postupku KARATE KLUB ČRNOMEREC</item>
    </izvorni_sadrzaj>
    <derivirana_varijabla naziv="DomainObject.Predmet.OstaliListFormatedWithAdress_1">
      <item>Bruno Gaćeša punomoćnik sudionika u postupku KARATE KLUB ČRNOMEREC</item>
      <item>Robin Rašperger punomoćnik sudionika u postupku KARATE KLUB ČRNOMEREC</item>
    </derivirana_varijabla>
  </DomainObject.Predmet.OstaliListFormatedWithAdress>
  <DomainObject.Predmet.OstaliListFormatedWithAdressOIB>
    <izvorni_sadrzaj>
      <item>Bruno Gaćeša, OIB 28410261950 punomoćnik sudionika u postupku KARATE KLUB ČRNOMEREC</item>
      <item>Robin Rašperger, OIB 13558819233 punomoćnik sudionika u postupku KARATE KLUB ČRNOMEREC</item>
    </izvorni_sadrzaj>
    <derivirana_varijabla naziv="DomainObject.Predmet.OstaliListFormatedWithAdressOIB_1">
      <item>Bruno Gaćeša, OIB 28410261950 punomoćnik sudionika u postupku KARATE KLUB ČRNOMEREC</item>
      <item>Robin Rašperger, OIB 13558819233 punomoćnik sudionika u postupku KARATE KLUB ČRNOMEREC</item>
    </derivirana_varijabla>
  </DomainObject.Predmet.OstaliListFormatedWithAdressOIB>
  <DomainObject.Predmet.OstaliListNazivFormated>
    <izvorni_sadrzaj>
      <item>Bruno Gaćeša</item>
      <item>Robin Rašperger</item>
    </izvorni_sadrzaj>
    <derivirana_varijabla naziv="DomainObject.Predmet.OstaliListNazivFormated_1">
      <item>Bruno Gaćeša</item>
      <item>Robin Rašperger</item>
    </derivirana_varijabla>
  </DomainObject.Predmet.OstaliListNazivFormated>
  <DomainObject.Predmet.OstaliListNazivFormatedOIB>
    <izvorni_sadrzaj>
      <item>Bruno Gaćeša, OIB 28410261950</item>
      <item>Robin Rašperger, OIB 13558819233</item>
    </izvorni_sadrzaj>
    <derivirana_varijabla naziv="DomainObject.Predmet.OstaliListNazivFormatedOIB_1">
      <item>Bruno Gaćeša, OIB 28410261950</item>
      <item>Robin Rašperger, OIB 13558819233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St-364/2016-5</izvorni_sadrzaj>
    <derivirana_varijabla naziv="DomainObject.PoslovniBrojDokumenta_1">St-364/2016-5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ČRNOMEREC</izvorni_sadrzaj>
    <derivirana_varijabla naziv="DomainObject.Predmet.ProtustrankaIDrugi_1">KARATE KLUB ČRNOMEREC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ČRNOMEREC, OIB 91878190644, SOKOLSKA 7, 10000 Zagreb</izvorni_sadrzaj>
    <derivirana_varijabla naziv="DomainObject.Predmet.ProtustrankaIDrugiAdressOIB_1">KARATE KLUB ČRNOMEREC, OIB 91878190644, SOKOLSKA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KARATE KLUB ČRNOMEREC</item>
      <item>FINA Regionalni centar Zagreb</item>
      <item>Bruno Gaćeša</item>
      <item>Robin Rašperger</item>
    </izvorni_sadrzaj>
    <derivirana_varijabla naziv="DomainObject.Predmet.SudioniciListNaziv_1">
      <item>KARATE KLUB ČRNOMEREC</item>
      <item>FINA Regionalni centar Zagreb</item>
      <item>Bruno Gaćeša</item>
      <item>Robin Rašperger</item>
    </derivirana_varijabla>
  </DomainObject.Predmet.SudioniciListNaziv>
  <DomainObject.Predmet.SudioniciListAdressOIB>
    <izvorni_sadrzaj>
      <item>KARATE KLUB ČRNOMEREC, OIB 91878190644, SOKOLSKA 7,10000 Zagreb</item>
      <item>FINA Regionalni centar Zagreb, OIB 85821130368, Trg svibanjskih žrtava 1995. 1,10000 Zagreb</item>
      <item>Bruno Gaćeša, OIB 28410261950</item>
      <item>Robin Rašperger, OIB 13558819233</item>
    </izvorni_sadrzaj>
    <derivirana_varijabla naziv="DomainObject.Predmet.SudioniciListAdressOIB_1">
      <item>KARATE KLUB ČRNOMEREC, OIB 91878190644, SOKOLSKA 7,10000 Zagreb</item>
      <item>FINA Regionalni centar Zagreb, OIB 85821130368, Trg svibanjskih žrtava 1995. 1,10000 Zagreb</item>
      <item>Bruno Gaćeša, OIB 28410261950</item>
      <item>Robin Rašperger, OIB 13558819233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298BCC-E9E1-44E1-9228-AD706BF8CE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675</properties:Words>
  <properties:Characters>3652</properties:Characters>
  <properties:Lines>89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2016-09-13T06:00:00Z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St-364/2016-5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