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59c8" w14:paraId="d0959c8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9875BD">
        <w:rPr>
          <w:szCs w:val="24"/>
        </w:rPr>
        <w:t>306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>dužnika</w:t>
      </w:r>
      <w:r w:rsidR="005956FC" w:rsidRPr="005956FC">
        <w:t xml:space="preserve"> </w:t>
      </w:r>
      <w:r w:rsidR="009875BD">
        <w:t>Lovačka udruga "LANE" CVETLIN, Cvetlin 67</w:t>
      </w:r>
      <w:r w:rsidR="00ED0604">
        <w:t>,</w:t>
      </w:r>
      <w:r w:rsidR="009875BD">
        <w:t xml:space="preserve"> Cvetlin</w:t>
      </w:r>
      <w:r w:rsidR="00200042">
        <w:t>,</w:t>
      </w:r>
      <w:r w:rsidR="00ED0604">
        <w:t xml:space="preserve"> </w:t>
      </w:r>
      <w:r w:rsidR="009875BD">
        <w:t>OIB: 43502951198</w:t>
      </w:r>
      <w:r w:rsidR="0086153F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875BD" w:rsidRPr="009875BD">
        <w:t xml:space="preserve"> </w:t>
      </w:r>
      <w:r w:rsidR="009875BD">
        <w:t>Lovačka udruga "LANE" CVETLIN, Cvetlin 67, Cvetlin, OIB: 43502951198</w:t>
      </w:r>
      <w:r w:rsidR="006A5411">
        <w:t>,</w:t>
      </w:r>
      <w:r w:rsidR="0086153F">
        <w:t xml:space="preserve">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B52E79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5956FC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 xml:space="preserve">postupak nad stečajnim </w:t>
      </w:r>
      <w:r w:rsidR="009875BD">
        <w:t>Lovačka udruga "LANE" CVETLIN, Cvetlin 67, Cvetlin, OIB: 43502951198.</w:t>
      </w:r>
    </w:p>
    <w:p w:rsidRDefault="009875BD" w:rsidP="00CE3446" w:rsidR="009875BD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B52E79">
        <w:t>Jasna Hromadko, Zelengorska br. 1, Zagreb, OIB: 22088644509.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6A5411">
        <w:rPr>
          <w:szCs w:val="24"/>
        </w:rPr>
        <w:t xml:space="preserve"> </w:t>
      </w:r>
      <w:r w:rsidR="00967684">
        <w:t>Lovačka udruga "LANE" CVETLIN, Cvetli</w:t>
      </w:r>
      <w:r w:rsidR="00967684">
        <w:t xml:space="preserve">n 67, Cvetlin, OIB: 43502951198, </w:t>
      </w:r>
      <w:r w:rsidR="005956FC">
        <w:rPr>
          <w:szCs w:val="24"/>
        </w:rPr>
        <w:t>bit će brisan iz</w:t>
      </w:r>
      <w:r w:rsidR="007A75CE" w:rsidRPr="00964C7D">
        <w:rPr>
          <w:szCs w:val="24"/>
        </w:rPr>
        <w:t xml:space="preserve"> registra</w:t>
      </w:r>
      <w:r w:rsidR="005956FC">
        <w:rPr>
          <w:szCs w:val="24"/>
        </w:rPr>
        <w:t xml:space="preserve"> udruga</w:t>
      </w:r>
      <w:r w:rsidR="007A75CE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5956FC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9875BD">
        <w:rPr>
          <w:szCs w:val="24"/>
        </w:rPr>
        <w:t>je dana 29. listopada</w:t>
      </w:r>
      <w:r w:rsidR="00DD0269">
        <w:rPr>
          <w:szCs w:val="24"/>
        </w:rPr>
        <w:t xml:space="preserve">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86153F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9875BD">
        <w:t>Lovačka udruga "LANE" CVETLIN, Cvetlin 67, Cvetlin, 42255 Donja Višnjica</w:t>
      </w:r>
    </w:p>
    <w:p w:rsidRDefault="005956FC" w:rsidP="009875BD" w:rsidR="00836343" w:rsidRPr="00ED0604">
      <w:pPr>
        <w:numPr>
          <w:ilvl w:val="0"/>
          <w:numId w:val="1"/>
        </w:numPr>
      </w:pPr>
      <w:r>
        <w:t>Predsjednik</w:t>
      </w:r>
      <w:r w:rsidR="00023797">
        <w:t xml:space="preserve"> dužnika</w:t>
      </w:r>
      <w:r w:rsidR="006D4334">
        <w:t xml:space="preserve"> </w:t>
      </w:r>
      <w:r w:rsidR="009875BD">
        <w:t>Stjepan Patekar, Jamno 80a, Jamno, 42255 Donja Višnjica</w:t>
      </w:r>
    </w:p>
    <w:p w:rsidRDefault="005956FC" w:rsidP="00DF4B3F" w:rsidR="00B375FC" w:rsidRPr="00066F97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Ured državne u</w:t>
      </w:r>
      <w:r w:rsidR="009875BD">
        <w:rPr>
          <w:szCs w:val="24"/>
        </w:rPr>
        <w:t xml:space="preserve">prave u Varaždinskoj </w:t>
      </w:r>
      <w:r>
        <w:rPr>
          <w:szCs w:val="24"/>
        </w:rPr>
        <w:t>župa</w:t>
      </w:r>
      <w:r w:rsidR="009875BD">
        <w:rPr>
          <w:szCs w:val="24"/>
        </w:rPr>
        <w:t>niji, Stanka Vraza 4, 42000 Varaždin</w:t>
      </w:r>
      <w:r>
        <w:rPr>
          <w:szCs w:val="24"/>
        </w:rPr>
        <w:t xml:space="preserve">, </w:t>
      </w:r>
      <w:r w:rsidR="007A75CE" w:rsidRPr="00066F97">
        <w:rPr>
          <w:szCs w:val="24"/>
        </w:rPr>
        <w:t>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132638">
        <w:rPr>
          <w:szCs w:val="24"/>
        </w:rPr>
        <w:t xml:space="preserve">, </w:t>
      </w:r>
      <w:r w:rsidR="009875BD">
        <w:rPr>
          <w:szCs w:val="24"/>
        </w:rPr>
        <w:t>Ispostava Varaždin, Graberje 1, 42000 Varaždin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B52E79">
        <w:t>Jasna Hromadko, Zelengorska br. 1, 10000 Zagreb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67684" w:rsidR="009E6198" w:rsidRPr="00964C7D">
      <w:headerReference w:type="defaul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CD8" w:rsidP="007A75CE" w:rsidR="00566CD8">
      <w:r>
        <w:separator/>
      </w:r>
    </w:p>
  </w:endnote>
  <w:endnote w:id="0" w:type="continuationSeparator">
    <w:p w:rsidRDefault="00566CD8" w:rsidP="007A75CE" w:rsidR="00566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CD8" w:rsidP="007A75CE" w:rsidR="00566CD8">
      <w:r>
        <w:separator/>
      </w:r>
    </w:p>
  </w:footnote>
  <w:footnote w:id="0" w:type="continuationSeparator">
    <w:p w:rsidRDefault="00566CD8" w:rsidP="007A75CE" w:rsidR="00566C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7684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9875BD">
      <w:t>306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32638"/>
    <w:rsid w:val="00136D13"/>
    <w:rsid w:val="001423C9"/>
    <w:rsid w:val="00174FA9"/>
    <w:rsid w:val="001E7781"/>
    <w:rsid w:val="00200042"/>
    <w:rsid w:val="00255595"/>
    <w:rsid w:val="002A6059"/>
    <w:rsid w:val="002D6D64"/>
    <w:rsid w:val="0034192E"/>
    <w:rsid w:val="00363C39"/>
    <w:rsid w:val="003902AD"/>
    <w:rsid w:val="003B1F97"/>
    <w:rsid w:val="003B5155"/>
    <w:rsid w:val="003E2AE0"/>
    <w:rsid w:val="00402B56"/>
    <w:rsid w:val="004070A8"/>
    <w:rsid w:val="00440410"/>
    <w:rsid w:val="00462D2E"/>
    <w:rsid w:val="00467EEF"/>
    <w:rsid w:val="00472765"/>
    <w:rsid w:val="00482973"/>
    <w:rsid w:val="00497129"/>
    <w:rsid w:val="004A0008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6CD8"/>
    <w:rsid w:val="00567A2A"/>
    <w:rsid w:val="00581316"/>
    <w:rsid w:val="005956FC"/>
    <w:rsid w:val="005B2BAA"/>
    <w:rsid w:val="005B616A"/>
    <w:rsid w:val="005C4FAD"/>
    <w:rsid w:val="005E243D"/>
    <w:rsid w:val="006278FE"/>
    <w:rsid w:val="0063224D"/>
    <w:rsid w:val="006523AF"/>
    <w:rsid w:val="0068190F"/>
    <w:rsid w:val="00693CD2"/>
    <w:rsid w:val="006A5411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6153F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67684"/>
    <w:rsid w:val="00976596"/>
    <w:rsid w:val="009875BD"/>
    <w:rsid w:val="009A4D7E"/>
    <w:rsid w:val="009A5985"/>
    <w:rsid w:val="009D0C5B"/>
    <w:rsid w:val="009D3AB2"/>
    <w:rsid w:val="009E6198"/>
    <w:rsid w:val="00A56802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52E79"/>
    <w:rsid w:val="00B7038C"/>
    <w:rsid w:val="00B8373D"/>
    <w:rsid w:val="00B9100B"/>
    <w:rsid w:val="00BF18F8"/>
    <w:rsid w:val="00BF5CAE"/>
    <w:rsid w:val="00C033F1"/>
    <w:rsid w:val="00C07229"/>
    <w:rsid w:val="00C51B05"/>
    <w:rsid w:val="00C576E5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90457"/>
    <w:rsid w:val="00DB4EB7"/>
    <w:rsid w:val="00DD0269"/>
    <w:rsid w:val="00DF4B3F"/>
    <w:rsid w:val="00E10BFD"/>
    <w:rsid w:val="00E5583B"/>
    <w:rsid w:val="00EA5D61"/>
    <w:rsid w:val="00ED0604"/>
    <w:rsid w:val="00ED38B6"/>
    <w:rsid w:val="00F0497A"/>
    <w:rsid w:val="00F079DC"/>
    <w:rsid w:val="00F25845"/>
    <w:rsid w:val="00F31904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5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53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5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5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5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53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5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5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St-306/2015-5</izvorni_sadrzaj>
    <derivirana_varijabla naziv="DomainObject.Oznaka_1">St-306/2015-5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"Lane" Cvetlin zastupanog po punomoćniku Stjepan Patekar</izvorni_sadrzaj>
    <derivirana_varijabla naziv="DomainObject.Predmet.ProtustrankaFormated_1">  Lovačka udruga "Lane" Cvetlin zastupanog po punomoćniku Stjepan Patekar</derivirana_varijabla>
  </DomainObject.Predmet.ProtustrankaFormated>
  <DomainObject.Predmet.ProtustrankaFormatedOIB>
    <izvorni_sadrzaj>  Lovačka udruga "Lane" Cvetlin, OIB 43502951198 zastupanog po punomoćniku Stjepan Patekar</izvorni_sadrzaj>
    <derivirana_varijabla naziv="DomainObject.Predmet.ProtustrankaFormatedOIB_1">  Lovačka udruga "Lane" Cvetlin, OIB 43502951198 zastupanog po punomoćniku Stjepan Patekar</derivirana_varijabla>
  </DomainObject.Predmet.ProtustrankaFormatedOIB>
  <DomainObject.Predmet.ProtustrankaFormatedWithAdress>
    <izvorni_sadrzaj> Lovačka udruga "Lane" Cvetlin, Cvetlin 67, 42253 Cvetlin zastupanog po punomoćniku Stjepan Patekar</izvorni_sadrzaj>
    <derivirana_varijabla naziv="DomainObject.Predmet.ProtustrankaFormatedWithAdress_1"> Lovačka udruga "Lane" Cvetlin, Cvetlin 67, 42253 Cvetlin zastupanog po punomoćniku Stjepan Patekar</derivirana_varijabla>
  </DomainObject.Predmet.ProtustrankaFormatedWithAdress>
  <DomainObject.Predmet.ProtustrankaFormatedWithAdressOIB>
    <izvorni_sadrzaj> Lovačka udruga "Lane" Cvetlin, OIB 43502951198, Cvetlin 67, 42253 Cvetlin zastupanog po punomoćniku Stjepan Patekar</izvorni_sadrzaj>
    <derivirana_varijabla naziv="DomainObject.Predmet.ProtustrankaFormatedWithAdressOIB_1"> Lovačka udruga "Lane" Cvetlin, OIB 43502951198, Cvetlin 67, 42253 Cvetlin zastupanog po punomoćniku Stjepan Patekar</derivirana_varijabla>
  </DomainObject.Predmet.ProtustrankaFormatedWithAdressOIB>
  <DomainObject.Predmet.ProtustrankaWithAdress>
    <izvorni_sadrzaj>Lovačka udruga "Lane" Cvetlin Cvetlin 67, 42253 Cvetlin</izvorni_sadrzaj>
    <derivirana_varijabla naziv="DomainObject.Predmet.ProtustrankaWithAdress_1">Lovačka udruga "Lane" Cvetlin Cvetlin 67, 42253 Cvetlin</derivirana_varijabla>
  </DomainObject.Predmet.ProtustrankaWithAdress>
  <DomainObject.Predmet.ProtustrankaWithAdressOIB>
    <izvorni_sadrzaj>Lovačka udruga "Lane" Cvetlin, OIB 43502951198, Cvetlin 67, 42253 Cvetlin</izvorni_sadrzaj>
    <derivirana_varijabla naziv="DomainObject.Predmet.ProtustrankaWithAdressOIB_1">Lovačka udruga "Lane" Cvetlin, OIB 43502951198, Cvetlin 67, 42253 Cvetlin</derivirana_varijabla>
  </DomainObject.Predmet.ProtustrankaWithAdressOIB>
  <DomainObject.Predmet.ProtustrankaNazivFormated>
    <izvorni_sadrzaj>Lovačka udruga "Lane" Cvetlin</izvorni_sadrzaj>
    <derivirana_varijabla naziv="DomainObject.Predmet.ProtustrankaNazivFormated_1">Lovačka udruga "Lane" Cvetlin</derivirana_varijabla>
  </DomainObject.Predmet.ProtustrankaNazivFormated>
  <DomainObject.Predmet.ProtustrankaNazivFormatedOIB>
    <izvorni_sadrzaj>Lovačka udruga "Lane" Cvetlin, OIB 43502951198</izvorni_sadrzaj>
    <derivirana_varijabla naziv="DomainObject.Predmet.ProtustrankaNazivFormatedOIB_1">Lovačka udruga "Lane" Cvetlin, OIB 43502951198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110.00</izvorni_sadrzaj>
    <derivirana_varijabla naziv="DomainObject.Predmet.TrenutnaVrijednost_1">110.00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Lovačka udruga "Lane" Cvetlin zastupanog po punomoćniku Stjepan Patekar</item>
    </izvorni_sadrzaj>
    <derivirana_varijabla naziv="DomainObject.Predmet.ProtuStrankaListFormated_1">
      <item>Lovačka udruga "Lane" Cvetlin zastupanog po punomoćniku Stjepan Patekar</item>
    </derivirana_varijabla>
  </DomainObject.Predmet.ProtuStrankaListFormated>
  <DomainObject.Predmet.ProtuStrankaListFormatedOIB>
    <izvorni_sadrzaj>
      <item>Lovačka udruga "Lane" Cvetlin, OIB 43502951198 zastupanog po punomoćniku Stjepan Patekar</item>
    </izvorni_sadrzaj>
    <derivirana_varijabla naziv="DomainObject.Predmet.ProtuStrankaListFormatedOIB_1">
      <item>Lovačka udruga "Lane" Cvetlin, OIB 43502951198 zastupanog po punomoćniku Stjepan Patekar</item>
    </derivirana_varijabla>
  </DomainObject.Predmet.ProtuStrankaListFormatedOIB>
  <DomainObject.Predmet.ProtuStrankaListFormatedWithAdress>
    <izvorni_sadrzaj>
      <item>Lovačka udruga "Lane" Cvetlin, Cvetlin 67, 42253 Cvetlin zastupanog po punomoćniku Stjepan Patekar</item>
    </izvorni_sadrzaj>
    <derivirana_varijabla naziv="DomainObject.Predmet.ProtuStrankaListFormatedWithAdress_1">
      <item>Lovačka udruga "Lane" Cvetlin, Cvetlin 67, 42253 Cvetlin zastupanog po punomoćniku Stjepan Patekar</item>
    </derivirana_varijabla>
  </DomainObject.Predmet.ProtuStrankaListFormatedWithAdress>
  <DomainObject.Predmet.ProtuStrankaListFormatedWithAdressOIB>
    <izvorni_sadrzaj>
      <item>Lovačka udruga "Lane" Cvetlin, OIB 43502951198, Cvetlin 67, 42253 Cvetlin zastupanog po punomoćniku Stjepan Patekar</item>
    </izvorni_sadrzaj>
    <derivirana_varijabla naziv="DomainObject.Predmet.ProtuStrankaListFormatedWithAdressOIB_1">
      <item>Lovačka udruga "Lane" Cvetlin, OIB 43502951198, Cvetlin 67, 42253 Cvetlin zastupanog po punomoćniku Stjepan Patekar</item>
    </derivirana_varijabla>
  </DomainObject.Predmet.ProtuStrankaListFormatedWithAdressOIB>
  <DomainObject.Predmet.ProtuStrankaListNazivFormated>
    <izvorni_sadrzaj>
      <item>Lovačka udruga "Lane" Cvetlin</item>
    </izvorni_sadrzaj>
    <derivirana_varijabla naziv="DomainObject.Predmet.ProtuStrankaListNazivFormated_1">
      <item>Lovačka udruga "Lane" Cvetlin</item>
    </derivirana_varijabla>
  </DomainObject.Predmet.ProtuStrankaListNazivFormated>
  <DomainObject.Predmet.ProtuStrankaListNazivFormatedOIB>
    <izvorni_sadrzaj>
      <item>Lovačka udruga "Lane" Cvetlin, OIB 43502951198</item>
    </izvorni_sadrzaj>
    <derivirana_varijabla naziv="DomainObject.Predmet.ProtuStrankaListNazivFormatedOIB_1">
      <item>Lovačka udruga "Lane" Cvetlin, OIB 43502951198</item>
    </derivirana_varijabla>
  </DomainObject.Predmet.ProtuStrankaListNazivFormatedOIB>
  <DomainObject.Predmet.OstaliListFormated>
    <izvorni_sadrzaj>
      <item>e-Oglasna</item>
      <item>Stjepan Patekar punomoćnik sudionika u postupku Lovačka udruga "Lane" Cvetlin</item>
      <item>Županijsko državno odvjetništvo u Varaždinu</item>
      <item>Porezna uprava, Područni ured Sjeverna Hrvatska, Varaždin</item>
    </izvorni_sadrzaj>
    <derivirana_varijabla naziv="DomainObject.Predmet.OstaliListFormated_1">
      <item>e-Oglasna</item>
      <item>Stjepan Patekar punomoćnik sudionika u postupku Lovačka udruga "Lane" Cvetlin</item>
      <item>Županijsko državno odvjetništvo u Varaždinu</item>
      <item>Porezna uprava, Područni ured Sjeverna Hrvatska, Varaždin</item>
    </derivirana_varijabla>
  </DomainObject.Predmet.OstaliListFormated>
  <DomainObject.Predmet.OstaliListFormatedOIB>
    <izvorni_sadrzaj>
      <item>e-Oglasna</item>
      <item>Stjepan Patekar, OIB 09143264881 punomoćnik sudionika u postupku Lovačka udruga "Lane" Cvetlin</item>
      <item>Županijsko državno odvjetništvo u Varaždinu</item>
      <item>Porezna uprava, Područni ured Sjeverna Hrvatska, Varaždin</item>
    </izvorni_sadrzaj>
    <derivirana_varijabla naziv="DomainObject.Predmet.OstaliListFormatedOIB_1">
      <item>e-Oglasna</item>
      <item>Stjepan Patekar, OIB 09143264881 punomoćnik sudionika u postupku Lovačka udruga "Lane" Cvetlin</item>
      <item>Županijsko državno odvjetništvo u Varaždinu</item>
      <item>Porezna uprava, Područni ured Sjeverna Hrvatska, Varaždin</item>
    </derivirana_varijabla>
  </DomainObject.Predmet.OstaliListFormatedOIB>
  <DomainObject.Predmet.OstaliListFormatedWithAdress>
    <izvorni_sadrzaj>
      <item>e-Oglasna</item>
      <item>Stjepan Patekar, Jamno 80a, 42253 Jamno punomoćnik sudionika u postupku Lovačka udruga "Lane" Cvetlin</item>
      <item>Županijsko državno odvjetništvo u Varaždinu</item>
      <item>Porezna uprava, Područni ured Sjeverna Hrvatska, Varaždin</item>
    </izvorni_sadrzaj>
    <derivirana_varijabla naziv="DomainObject.Predmet.OstaliListFormatedWithAdress_1">
      <item>e-Oglasna</item>
      <item>Stjepan Patekar, Jamno 80a, 42253 Jamno punomoćnik sudionika u postupku Lovačka udruga "Lane" Cvetlin</item>
      <item>Županijsko državno odvjetništvo u Varaždinu</item>
      <item>Porezna uprava, Područni ured Sjeverna Hrvatska, Varaždin</item>
    </derivirana_varijabla>
  </DomainObject.Predmet.OstaliListFormatedWithAdress>
  <DomainObject.Predmet.OstaliListFormatedWithAdressOIB>
    <izvorni_sadrzaj>
      <item>e-Oglasna</item>
      <item>Stjepan Patekar, OIB 09143264881, Jamno 80a, 42253 Jamno punomoćnik sudionika u postupku Lovačka udruga "Lane" Cvetlin</item>
      <item>Županijsko državno odvjetništvo u Varaždinu</item>
      <item>Porezna uprava, Područni ured Sjeverna Hrvatska, Varaždin</item>
    </izvorni_sadrzaj>
    <derivirana_varijabla naziv="DomainObject.Predmet.OstaliListFormatedWithAdressOIB_1">
      <item>e-Oglasna</item>
      <item>Stjepan Patekar, OIB 09143264881, Jamno 80a, 42253 Jamno punomoćnik sudionika u postupku Lovačka udruga "Lane" Cvetlin</item>
      <item>Županijsko državno odvjetništvo u Varaždinu</item>
      <item>Porezna uprava, Područni ured Sjeverna Hrvatska, Varaždin</item>
    </derivirana_varijabla>
  </DomainObject.Predmet.OstaliListFormatedWithAdressOIB>
  <DomainObject.Predmet.OstaliListNazivFormated>
    <izvorni_sadrzaj>
      <item>e-Oglasna</item>
      <item>Stjepan Patekar</item>
      <item>Županijsko državno odvjetništvo u Varaždinu</item>
      <item>Porezna uprava, Područni ured Sjeverna Hrvatska, Varaždin</item>
    </izvorni_sadrzaj>
    <derivirana_varijabla naziv="DomainObject.Predmet.OstaliListNazivFormated_1">
      <item>e-Oglasna</item>
      <item>Stjepan Patekar</item>
      <item>Županijsko državno odvjetništvo u Varaždinu</item>
      <item>Porezna uprava, Područni ured Sjeverna Hrvatska, Varaždin</item>
    </derivirana_varijabla>
  </DomainObject.Predmet.OstaliListNazivFormated>
  <DomainObject.Predmet.OstaliListNazivFormatedOIB>
    <izvorni_sadrzaj>
      <item>e-Oglasna</item>
      <item>Stjepan Patekar, OIB 09143264881</item>
      <item>Županijsko državno odvjetništvo u Varaždinu</item>
      <item>Porezna uprava, Područni ured Sjeverna Hrvatska, Varaždin</item>
    </izvorni_sadrzaj>
    <derivirana_varijabla naziv="DomainObject.Predmet.OstaliListNazivFormatedOIB_1">
      <item>e-Oglasna</item>
      <item>Stjepan Patekar, OIB 09143264881</item>
      <item>Županijsko državno odvjetništvo u Varaždinu</item>
      <item>Porezna uprava, Područni ured Sjeverna Hrvatska,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St-306/2015-5</izvorni_sadrzaj>
    <derivirana_varijabla naziv="DomainObject.PoslovniBrojDokumenta_1">St-306/2015-5</derivirana_varijabla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Lovačka udruga "Lane" Cvetlin</izvorni_sadrzaj>
    <derivirana_varijabla naziv="DomainObject.Predmet.ProtustrankaIDrugi_1">Lovačka udruga "Lane" Cvetlin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Lovačka udruga "Lane" Cvetlin, OIB 43502951198, Cvetlin 67, 42253 Cvetlin</izvorni_sadrzaj>
    <derivirana_varijabla naziv="DomainObject.Predmet.ProtustrankaIDrugiAdressOIB_1">Lovačka udruga "Lane" Cvetlin, OIB 43502951198, Cvetlin 67, 42253 Cvetlin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Lovačka udruga "Lane" Cvetlin</item>
      <item>e-Oglasna</item>
      <item>Stjepan Patekar</item>
      <item>Županijsko državno odvjetništvo u Varaždinu</item>
      <item>Porezna uprava, Područni ured Sjeverna Hrvatska, Varaždin</item>
    </izvorni_sadrzaj>
    <derivirana_varijabla naziv="DomainObject.Predmet.SudioniciListNaziv_1">
      <item>Financijska agencija RC Podružnica Varaždin</item>
      <item>Lovačka udruga "Lane" Cvetlin</item>
      <item>e-Oglasna</item>
      <item>Stjepan Patekar</item>
      <item>Županijsko državno odvjetništvo u Varaždinu</item>
      <item>Porezna uprava, Područni ured Sjeverna Hrvatska, Varaždin</item>
    </derivirana_varijabla>
  </DomainObject.Predmet.SudioniciListNaziv>
  <DomainObject.Predmet.SudioniciListAdressOIB>
    <izvorni_sadrzaj>
      <item>Financijska agencija RC Podružnica Varaždin, OIB 85821130368, A.Cesarca 2,42000 Varaždin</item>
      <item>Lovačka udruga "Lane" Cvetlin, OIB 43502951198, Cvetlin 67,42253 Cvetlin</item>
      <item>e-Oglasna</item>
      <item>Stjepan Patekar, OIB 09143264881, Jamno 80a,42253 Jamno</item>
      <item>Županijsko državno odvjetništvo u Varaždinu</item>
      <item>Porezna uprava, Područni ured Sjeverna Hrvatska, Varaždin</item>
    </izvorni_sadrzaj>
    <derivirana_varijabla naziv="DomainObject.Predmet.SudioniciListAdressOIB_1">
      <item>Financijska agencija RC Podružnica Varaždin, OIB 85821130368, A.Cesarca 2,42000 Varaždin</item>
      <item>Lovačka udruga "Lane" Cvetlin, OIB 43502951198, Cvetlin 67,42253 Cvetlin</item>
      <item>e-Oglasna</item>
      <item>Stjepan Patekar, OIB 09143264881, Jamno 80a,42253 Jamno</item>
      <item>Županijsko državno odvjetništvo u Varaždinu</item>
      <item>Porezna uprava, Područni ured Sjeverna Hrvatska,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43502951198</item>
      <item>, OIB null</item>
      <item>, OIB 09143264881</item>
      <item>, OIB null</item>
      <item>, OIB null</item>
    </izvorni_sadrzaj>
    <derivirana_varijabla naziv="DomainObject.Predmet.SudioniciListNazivOIB_1">
      <item>, OIB 85821130368</item>
      <item>, OIB 43502951198</item>
      <item>, OIB null</item>
      <item>, OIB 09143264881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98063-EA77-4C30-A5DE-CE29DCC65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2829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2015-12-28T09:07:00Z</dcterms:created>
  <dc:creator>Ljubica Makovec</dc:creator>
  <cp:lastModifiedBy>Maja Marčec</cp:lastModifiedBy>
  <cp:lastPrinted>2015-12-28T09:47:00Z</cp:lastPrinted>
  <dcterms:modified xmlns:xsi="http://www.w3.org/2001/XMLSchema-instance" xsi:type="dcterms:W3CDTF">2015-12-28T09:47:00Z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