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6a24" w14:paraId="7f66a24" w:rsidRDefault="00AE649C" w:rsidP="00946B0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46B0B" w:rsidP="00946B0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46B0B" w:rsidP="00946B0B" w:rsidR="00946B0B">
      <w:pPr>
        <w:pStyle w:val="SudSjedite"/>
      </w:pPr>
      <w:r>
        <w:t xml:space="preserve">                                                                                                    Poslovni broj: 4 St-160/16-2</w:t>
      </w:r>
    </w:p>
    <w:p w:rsidRDefault="00946B0B" w:rsidP="00946B0B" w:rsidR="00946B0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46B0B" w:rsidP="00946B0B" w:rsidR="00946B0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46B0B" w:rsidP="00946B0B" w:rsidR="00946B0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46B0B" w:rsidP="00946B0B" w:rsidR="00946B0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46B0B" w:rsidP="00946B0B" w:rsidR="00946B0B">
      <w:pPr>
        <w:pStyle w:val="Zaglavlje"/>
        <w:spacing w:after="0"/>
      </w:pPr>
    </w:p>
    <w:p w:rsidRDefault="00946B0B" w:rsidP="00946B0B" w:rsidR="00946B0B">
      <w:pPr>
        <w:pStyle w:val="Zaglavlje"/>
        <w:spacing w:after="0"/>
        <w:jc w:val="center"/>
      </w:pPr>
      <w:r>
        <w:t>Z A K LJ U Č A K</w:t>
      </w:r>
    </w:p>
    <w:p w:rsidRDefault="00946B0B" w:rsidP="00946B0B" w:rsidR="00946B0B">
      <w:pPr>
        <w:pStyle w:val="Zaglavlje"/>
        <w:spacing w:after="0"/>
      </w:pPr>
    </w:p>
    <w:p w:rsidRDefault="00946B0B" w:rsidP="00946B0B" w:rsidR="00946B0B">
      <w:pPr>
        <w:spacing w:after="0"/>
      </w:pPr>
    </w:p>
    <w:p w:rsidRDefault="00946B0B" w:rsidP="00946B0B" w:rsidR="00946B0B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ENERGETIKA-SERVIS-KLIMA d.o.o., Koprivnica, zagrebačka bb, OIB: 89594394179, dana 8. veljače 2016.</w:t>
      </w:r>
    </w:p>
    <w:p w:rsidRDefault="00946B0B" w:rsidP="00946B0B" w:rsidR="00946B0B">
      <w:pPr>
        <w:spacing w:after="0"/>
      </w:pPr>
    </w:p>
    <w:p w:rsidRDefault="00946B0B" w:rsidP="00946B0B" w:rsidR="00946B0B">
      <w:pPr>
        <w:spacing w:after="0"/>
        <w:jc w:val="center"/>
      </w:pPr>
      <w:r>
        <w:t xml:space="preserve">  z a k lj u č i o   j e</w:t>
      </w:r>
    </w:p>
    <w:p w:rsidRDefault="00946B0B" w:rsidP="00946B0B" w:rsidR="00946B0B">
      <w:pPr>
        <w:spacing w:after="0"/>
        <w:jc w:val="center"/>
      </w:pPr>
    </w:p>
    <w:p w:rsidRDefault="00946B0B" w:rsidP="00946B0B" w:rsidR="00946B0B">
      <w:pPr>
        <w:spacing w:after="0"/>
        <w:jc w:val="center"/>
      </w:pPr>
    </w:p>
    <w:p w:rsidRDefault="00946B0B" w:rsidP="00946B0B" w:rsidR="00946B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ENERGETIKA-SERVIS-KLIMA d.o.o., Koprivnica, zagrebačka bb, OIB: 89594394179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Ivanu Horvatu iz Koprivnice, Trg kralja Tomislava 8, OIB: 84196035897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946B0B" w:rsidP="00946B0B" w:rsidR="00946B0B">
      <w:pPr>
        <w:spacing w:after="0"/>
        <w:jc w:val="both"/>
      </w:pPr>
    </w:p>
    <w:p w:rsidRDefault="00946B0B" w:rsidP="00946B0B" w:rsidR="00946B0B">
      <w:pPr>
        <w:spacing w:after="0"/>
        <w:jc w:val="both"/>
      </w:pPr>
      <w:r>
        <w:t>1. nekretnina i pokretnina dužnika</w:t>
      </w:r>
    </w:p>
    <w:p w:rsidRDefault="00946B0B" w:rsidP="00946B0B" w:rsidR="00946B0B">
      <w:pPr>
        <w:spacing w:after="0"/>
        <w:jc w:val="both"/>
      </w:pPr>
      <w:r>
        <w:t>2. imovinskih prava dužnika na tuđim stvarima</w:t>
      </w:r>
    </w:p>
    <w:p w:rsidRDefault="00946B0B" w:rsidP="00946B0B" w:rsidR="00946B0B">
      <w:pPr>
        <w:spacing w:after="0"/>
        <w:jc w:val="both"/>
      </w:pPr>
      <w:r>
        <w:t>3. novčanih i nenovčanih tražbina dužnika</w:t>
      </w:r>
    </w:p>
    <w:p w:rsidRDefault="00946B0B" w:rsidP="00946B0B" w:rsidR="00946B0B">
      <w:pPr>
        <w:spacing w:after="0"/>
        <w:jc w:val="both"/>
      </w:pPr>
      <w:r>
        <w:t>4. drugih prava koja čine imovinu dužnika</w:t>
      </w:r>
    </w:p>
    <w:p w:rsidRDefault="00946B0B" w:rsidP="00946B0B" w:rsidR="00946B0B">
      <w:pPr>
        <w:spacing w:after="0"/>
        <w:jc w:val="both"/>
      </w:pPr>
      <w:r>
        <w:t>5. novčanih sredstava na računima</w:t>
      </w:r>
    </w:p>
    <w:p w:rsidRDefault="00946B0B" w:rsidP="00946B0B" w:rsidR="00946B0B">
      <w:pPr>
        <w:spacing w:after="0"/>
        <w:jc w:val="both"/>
      </w:pPr>
      <w:r>
        <w:t>6. druge imovine dužnika</w:t>
      </w:r>
    </w:p>
    <w:p w:rsidRDefault="00946B0B" w:rsidP="00946B0B" w:rsidR="00946B0B">
      <w:pPr>
        <w:spacing w:after="0"/>
        <w:jc w:val="both"/>
      </w:pPr>
      <w:r>
        <w:t>7. obveza dužnika unesenih u njegove poslovne knjige</w:t>
      </w:r>
    </w:p>
    <w:p w:rsidRDefault="00946B0B" w:rsidP="00946B0B" w:rsidR="00946B0B">
      <w:pPr>
        <w:spacing w:after="0"/>
        <w:jc w:val="both"/>
      </w:pPr>
      <w:r>
        <w:t>8. drugih novčanih i nenovčanih obveza dužnika</w:t>
      </w:r>
    </w:p>
    <w:p w:rsidRDefault="00946B0B" w:rsidP="00946B0B" w:rsidR="00946B0B">
      <w:pPr>
        <w:spacing w:after="0"/>
        <w:jc w:val="both"/>
      </w:pPr>
      <w:r>
        <w:t>9. razlučnih prava na imovini dužnika</w:t>
      </w:r>
    </w:p>
    <w:p w:rsidRDefault="00946B0B" w:rsidP="00946B0B" w:rsidR="00946B0B">
      <w:pPr>
        <w:spacing w:after="0"/>
        <w:jc w:val="both"/>
      </w:pPr>
      <w:r>
        <w:t>10. izlučnih prava</w:t>
      </w:r>
    </w:p>
    <w:p w:rsidRDefault="00946B0B" w:rsidP="00946B0B" w:rsidR="00946B0B">
      <w:pPr>
        <w:spacing w:after="0"/>
        <w:jc w:val="both"/>
      </w:pPr>
      <w:r>
        <w:t>11. prosječnih mjesečnih troškova redovnoga poslovanja dužnika u posljednjih godinu dana</w:t>
      </w:r>
    </w:p>
    <w:p w:rsidRDefault="00946B0B" w:rsidP="00946B0B" w:rsidR="00946B0B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946B0B" w:rsidP="00946B0B" w:rsidR="00946B0B">
      <w:pPr>
        <w:spacing w:after="0"/>
        <w:jc w:val="both"/>
      </w:pPr>
    </w:p>
    <w:p w:rsidRDefault="00946B0B" w:rsidP="00946B0B" w:rsidR="00946B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46B0B" w:rsidP="00946B0B" w:rsidR="00946B0B">
      <w:pPr>
        <w:spacing w:after="0"/>
        <w:jc w:val="both"/>
      </w:pPr>
    </w:p>
    <w:p w:rsidRDefault="00946B0B" w:rsidP="00946B0B" w:rsidR="00946B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30. listopada 2015. u Očevidniku redoslijeda osniva za plaćanje ima evidentirane neizvršene osnove za plaćanje u ukupnom iznosu od 9.158.464,91 kn te da dužnik nema zaposlenih.</w:t>
      </w:r>
    </w:p>
    <w:p w:rsidRDefault="00946B0B" w:rsidP="00946B0B" w:rsidR="00946B0B">
      <w:pPr>
        <w:spacing w:after="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46B0B" w:rsidP="00946B0B" w:rsidR="00946B0B">
      <w:pPr>
        <w:spacing w:after="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veljače 2016.</w:t>
      </w: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jc w:val="center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6B0B" w:rsidR="00946B0B">
        <w:tc>
          <w:tcPr>
            <w:tcW w:type="dxa" w:w="4928"/>
          </w:tcPr>
          <w:p w:rsidRDefault="00946B0B" w:rsidP="00946B0B" w:rsidR="00946B0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46B0B" w:rsidP="00946B0B" w:rsidR="00946B0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946B0B" w:rsidP="00946B0B" w:rsidR="00946B0B">
            <w:pPr>
              <w:spacing w:after="0"/>
              <w:jc w:val="center"/>
              <w:rPr>
                <w:lang w:eastAsia="hr-HR"/>
              </w:rPr>
            </w:pPr>
          </w:p>
          <w:p w:rsidRDefault="00946B0B" w:rsidP="00946B0B" w:rsidR="00946B0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946B0B" w:rsidP="00946B0B" w:rsidR="00946B0B">
            <w:pPr>
              <w:spacing w:after="0"/>
              <w:jc w:val="center"/>
              <w:rPr>
                <w:lang w:eastAsia="hr-HR"/>
              </w:rPr>
            </w:pPr>
          </w:p>
          <w:p w:rsidRDefault="00946B0B" w:rsidP="00946B0B" w:rsidR="00946B0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946B0B" w:rsidP="00946B0B" w:rsidR="00946B0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946B0B" w:rsidP="00946B0B" w:rsidR="00946B0B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46B0B" w:rsidP="00946B0B" w:rsidR="00946B0B">
      <w:pPr>
        <w:spacing w:after="0"/>
        <w:jc w:val="both"/>
      </w:pPr>
      <w:r>
        <w:t>UPUTA O PRAVNOM LIJEKU :</w:t>
      </w:r>
    </w:p>
    <w:p w:rsidRDefault="00946B0B" w:rsidP="00946B0B" w:rsidR="00946B0B">
      <w:pPr>
        <w:spacing w:after="0"/>
        <w:jc w:val="both"/>
      </w:pPr>
      <w:r>
        <w:t>Protiv ovoga zaključka žalba nije dopuštena (čl. 19. st. 7. SZ-a).</w:t>
      </w:r>
    </w:p>
    <w:p w:rsidRDefault="00946B0B" w:rsidP="00946B0B" w:rsidR="00946B0B">
      <w:pPr>
        <w:spacing w:after="0"/>
        <w:jc w:val="both"/>
      </w:pPr>
    </w:p>
    <w:p w:rsidRDefault="00946B0B" w:rsidP="00946B0B" w:rsidR="00946B0B">
      <w:pPr>
        <w:spacing w:after="0"/>
        <w:jc w:val="both"/>
      </w:pPr>
      <w:r>
        <w:t>DNA:</w:t>
      </w:r>
    </w:p>
    <w:p w:rsidRDefault="00946B0B" w:rsidP="00946B0B" w:rsidR="00946B0B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Ivan Horvat iz Koprivnice, Trg kralja Tomislava 8</w:t>
      </w:r>
    </w:p>
    <w:p w:rsidRDefault="00946B0B" w:rsidP="00946B0B" w:rsidR="00946B0B">
      <w:pPr>
        <w:spacing w:after="0"/>
        <w:jc w:val="both"/>
      </w:pPr>
      <w:r>
        <w:t>- e-Oglasna ploča suda</w:t>
      </w:r>
    </w:p>
    <w:p w:rsidRDefault="00946B0B" w:rsidP="00946B0B" w:rsidR="00946B0B">
      <w:pPr>
        <w:spacing w:after="0"/>
        <w:jc w:val="both"/>
      </w:pPr>
    </w:p>
    <w:p w:rsidRDefault="00CB0EA4" w:rsidP="00946B0B" w:rsidR="00CB0EA4">
      <w:pPr>
        <w:pStyle w:val="Naslovdokumenta"/>
        <w:spacing w:after="0"/>
      </w:pPr>
    </w:p>
    <w:p w:rsidRDefault="0071688E" w:rsidP="00946B0B" w:rsidR="0071688E">
      <w:pPr>
        <w:pStyle w:val="Poetniodjeljak"/>
        <w:spacing w:after="0"/>
      </w:pPr>
    </w:p>
    <w:p w:rsidRDefault="00A21F0D" w:rsidP="00946B0B" w:rsidR="00A21F0D">
      <w:pPr>
        <w:pStyle w:val="NormaleSPIS"/>
        <w:spacing w:after="0"/>
        <w:rPr>
          <w:noProof/>
        </w:rPr>
      </w:pPr>
    </w:p>
    <w:p w:rsidRDefault="00DA0242" w:rsidP="00946B0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B0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113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popisa imovine</izvorni_sadrzaj>
    <derivirana_varijabla naziv="DomainObject.Primjedba_1">-za dostavu popisa imovine</derivirana_varijabla>
  </DomainObject.Primjedba>
  <DomainObject.Oznaka>
    <izvorni_sadrzaj>St-160/2016-2</izvorni_sadrzaj>
    <derivirana_varijabla naziv="DomainObject.Oznaka_1">St-160/2016-2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zastupanog po punomoćniku Ivan Horvat</izvorni_sadrzaj>
    <derivirana_varijabla naziv="DomainObject.Predmet.ProtustrankaFormated_1">  ENERGETIKA-SERVIS-KLIMA, trgovačko društvo za trgovinu i usluge u građevinarstvu, d.o.o. zastupanog po punomoćniku Ivan Horvat</derivirana_varijabla>
  </DomainObject.Predmet.ProtustrankaFormated>
  <DomainObject.Predmet.ProtustrankaFormatedOIB>
    <izvorni_sadrzaj>  ENERGETIKA-SERVIS-KLIMA, trgovačko društvo za trgovinu i usluge u građevinarstvu, d.o.o., OIB 89594394179 zastupanog po punomoćniku Ivan Horvat</izvorni_sadrzaj>
    <derivirana_varijabla naziv="DomainObject.Predmet.ProtustrankaFormatedOIB_1">  ENERGETIKA-SERVIS-KLIMA, trgovačko društvo za trgovinu i usluge u građevinarstvu, d.o.o., OIB 89594394179 zastupanog po punomoćniku Ivan Horvat</derivirana_varijabla>
  </DomainObject.Predmet.ProtustrankaFormatedOIB>
  <DomainObject.Predmet.ProtustrankaFormatedWithAdress>
    <izvorni_sadrzaj> ENERGETIKA-SERVIS-KLIMA, trgovačko društvo za trgovinu i usluge u građevinarstvu, d.o.o., Zagrebačka bb, 48000 Koprivnica zastupanog po punomoćniku Ivan Horvat</izvorni_sadrzaj>
    <derivirana_varijabla naziv="DomainObject.Predmet.ProtustrankaFormatedWithAdress_1"> ENERGETIKA-SERVIS-KLIMA, trgovačko društvo za trgovinu i usluge u građevinarstvu, d.o.o., Zagrebačka bb, 48000 Koprivnica zastupanog po punomoćniku Ivan Horvat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 bb, 48000 Koprivnica zastupanog po punomoćniku Ivan Horvat</izvorni_sadrzaj>
    <derivirana_varijabla naziv="DomainObject.Predmet.ProtustrankaFormatedWithAdressOIB_1"> ENERGETIKA-SERVIS-KLIMA, trgovačko društvo za trgovinu i usluge u građevinarstvu, d.o.o., OIB 89594394179, Zagrebačka bb, 48000 Koprivnica zastupanog po punomoćniku Ivan Horvat</derivirana_varijabla>
  </DomainObject.Predmet.ProtustrankaFormatedWithAdressOIB>
  <DomainObject.Predmet.ProtustrankaWithAdress>
    <izvorni_sadrzaj>ENERGETIKA-SERVIS-KLIMA, trgovačko društvo za trgovinu i usluge u građevinarstvu, d.o.o. Zagrebačka bb, 48000 Koprivnica</izvorni_sadrzaj>
    <derivirana_varijabla naziv="DomainObject.Predmet.ProtustrankaWithAdress_1">ENERGETIKA-SERVIS-KLIMA, trgovačko društvo za trgovinu i usluge u građevinarstvu, d.o.o. Zagrebačka 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 bb, 48000 Koprivnica</izvorni_sadrzaj>
    <derivirana_varijabla naziv="DomainObject.Predmet.ProtustrankaWithAdressOIB_1">ENERGETIKA-SERVIS-KLIMA, trgovačko društvo za trgovinu i usluge u građevinarstvu, d.o.o.,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zastupanog po punomoćniku Ivan Horvat</item>
    </izvorni_sadrzaj>
    <derivirana_varijabla naziv="DomainObject.Predmet.ProtuStrankaListFormated_1">
      <item>ENERGETIKA-SERVIS-KLIMA, trgovačko društvo za trgovinu i usluge u građevinarstvu, d.o.o. zastupanog po punomoćniku Ivan Horvat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 zastupanog po punomoćniku Ivan Horvat</item>
    </izvorni_sadrzaj>
    <derivirana_varijabla naziv="DomainObject.Predmet.ProtuStrankaListFormatedOIB_1">
      <item>ENERGETIKA-SERVIS-KLIMA, trgovačko društvo za trgovinu i usluge u građevinarstvu, d.o.o., OIB 89594394179 zastupanog po punomoćniku Ivan Horvat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 bb, 48000 Koprivnica zastupanog po punomoćniku Ivan Horvat</item>
    </izvorni_sadrzaj>
    <derivirana_varijabla naziv="DomainObject.Predmet.ProtuStrankaListFormatedWithAdress_1">
      <item>ENERGETIKA-SERVIS-KLIMA, trgovačko društvo za trgovinu i usluge u građevinarstvu, d.o.o., Zagrebačka bb, 48000 Koprivnica zastupanog po punomoćniku Ivan Horvat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 bb, 48000 Koprivnica zastupanog po punomoćniku Ivan Horvat</item>
    </izvorni_sadrzaj>
    <derivirana_varijabla naziv="DomainObject.Predmet.ProtuStrankaListFormatedWithAdressOIB_1">
      <item>ENERGETIKA-SERVIS-KLIMA, trgovačko društvo za trgovinu i usluge u građevinarstvu, d.o.o., OIB 89594394179, Zagrebačka bb, 48000 Koprivnica zastupanog po punomoćniku Ivan Horvat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derivirana_varijabla>
  </DomainObject.Predmet.OstaliListFormatedWithAdressOIB>
  <DomainObject.Predmet.OstaliListNazivFormated>
    <izvorni_sadrzaj>
      <item>Županijsko državno odvjetništvo u Varaždinu</item>
      <item>Ivan Horvat</item>
    </izvorni_sadrzaj>
    <derivirana_varijabla naziv="DomainObject.Predmet.OstaliListNazivFormated_1">
      <item>Županijsko državno odvjetništvo u Varaždinu</item>
      <item>Ivan Horvat</item>
    </derivirana_varijabla>
  </DomainObject.Predmet.OstaliListNazivFormated>
  <DomainObject.Predmet.OstaliListNazivFormatedOIB>
    <izvorni_sadrzaj>
      <item>Županijsko državno odvjetništvo u Varaždinu</item>
      <item>Ivan Horvat, OIB 84196035897</item>
    </izvorni_sadrzaj>
    <derivirana_varijabla naziv="DomainObject.Predmet.OstaliListNazivFormatedOIB_1">
      <item>Županijsko državno odvjetništvo u Varaždinu</item>
      <item>Ivan Horvat, OIB 84196035897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St-160/2016-2</izvorni_sadrzaj>
    <derivirana_varijabla naziv="DomainObject.PoslovniBrojDokumenta_1">St-160/2016-2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d.o.o., OIB 89594394179, Zagrebačka bb, 48000 Koprivnica</izvorni_sadrzaj>
    <derivirana_varijabla naziv="DomainObject.Predmet.ProtustrankaIDrugiAdressOIB_1">ENERGETIKA-SERVIS-KLIMA, trgovačko društvo za trgovinu i usluge u građevinarstvu, d.o.o.,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izvorni_sadrzaj>
    <derivirana_varijabla naziv="DomainObject.Predmet.SudioniciListNaziv_1"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derivirana_varijabla>
  </DomainObject.Predmet.SudioniciListNaziv>
  <DomainObject.Predmet.SudioniciListAdressOIB>
    <izvorni_sadrzaj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izvorni_sadrzaj>
    <derivirana_varijabla naziv="DomainObject.Predmet.SudioniciListAdressOIB_1"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6FA41-CA2C-475F-9875-9402744AB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2357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