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b815" w14:paraId="b8eb815" w:rsidRDefault="00AC7F30" w:rsidP="00AC7F30" w:rsidR="00AC7F3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134</w:t>
      </w:r>
      <w:proofErr w:type="spellEnd"/>
    </w:p>
    <w:p w:rsidRDefault="00AC7F30" w:rsidP="00AC7F30" w:rsidR="00AC7F3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F30" w:rsidP="00AC7F30" w:rsidR="00AC7F30" w:rsidRPr="00D21A2C"/>
    <w:p w:rsidRDefault="00AC7F30" w:rsidP="00AC7F30" w:rsidR="00AC7F3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F30" w:rsidP="00AC7F30" w:rsidR="00AC7F3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C7F30" w:rsidP="00575F8B" w:rsidR="00AC7F30" w:rsidRPr="00575F8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C7F30" w:rsidP="00AC7F30" w:rsidR="00AC7F30"/>
    <w:p w:rsidRDefault="00AC7F30" w:rsidP="00AC7F30" w:rsidR="00AC7F30" w:rsidRPr="00715CCF">
      <w:pPr>
        <w:jc w:val="center"/>
      </w:pPr>
      <w:r w:rsidRPr="00715CCF">
        <w:t>R E P U B L I K A    H R V A T S K A</w:t>
      </w:r>
    </w:p>
    <w:p w:rsidRDefault="00AC7F30" w:rsidP="00AC7F30" w:rsidR="00AC7F30" w:rsidRPr="00715CCF">
      <w:pPr>
        <w:jc w:val="center"/>
      </w:pPr>
      <w:r w:rsidRPr="00715CCF">
        <w:t>R J E Š E N J E</w:t>
      </w:r>
    </w:p>
    <w:p w:rsidRDefault="00AC7F30" w:rsidP="00AC7F30" w:rsidR="00AC7F30">
      <w:pPr>
        <w:rPr>
          <w:b/>
        </w:rPr>
      </w:pPr>
    </w:p>
    <w:p w:rsidRDefault="00AC7F30" w:rsidP="00AC7F30" w:rsidR="00AC7F30">
      <w:pPr>
        <w:jc w:val="center"/>
        <w:rPr>
          <w:b/>
        </w:rPr>
      </w:pPr>
    </w:p>
    <w:p w:rsidRDefault="00AC7F30" w:rsidP="00AC7F30" w:rsidR="00AC7F30">
      <w:pPr>
        <w:ind w:firstLine="708"/>
        <w:jc w:val="both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proofErr w:type="spellStart"/>
      <w:r>
        <w:t>EUROVOĆE</w:t>
      </w:r>
      <w:proofErr w:type="spellEnd"/>
      <w:r>
        <w:t xml:space="preserve"> ZADRUGA, u stečaju, Donji Miholjac, Industrijska zona Janjevci 6,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010049225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81184729207</w:t>
      </w:r>
      <w:proofErr w:type="spellEnd"/>
      <w:r>
        <w:t xml:space="preserve">, </w:t>
      </w:r>
      <w:r w:rsidRPr="00F870B7">
        <w:t xml:space="preserve"> dana </w:t>
      </w:r>
      <w:proofErr w:type="spellStart"/>
      <w:r>
        <w:t>18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 xml:space="preserve">.  </w:t>
      </w:r>
    </w:p>
    <w:p w:rsidRDefault="00AC7F30" w:rsidP="00AC7F30" w:rsidR="00AC7F30">
      <w:pPr>
        <w:jc w:val="both"/>
      </w:pPr>
    </w:p>
    <w:p w:rsidRDefault="00AC7F30" w:rsidP="00AC7F30" w:rsidR="00AC7F30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 w:rsidR="00AC7F30">
        <w:t>15.5.</w:t>
      </w:r>
      <w:r>
        <w:t>2018.,</w:t>
      </w:r>
      <w:r w:rsidR="002B5550">
        <w:t xml:space="preserve"> na način namirenja</w:t>
      </w:r>
      <w:r w:rsidR="009E0188">
        <w:t xml:space="preserve"> stečajnih</w:t>
      </w:r>
      <w:r w:rsidR="00AC7F30">
        <w:t xml:space="preserve"> vjerovnika II </w:t>
      </w:r>
      <w:r w:rsidR="002B5550">
        <w:t>višeg isplatnog reda</w:t>
      </w:r>
      <w:r w:rsidR="009E0188">
        <w:t xml:space="preserve"> u iznosu od </w:t>
      </w:r>
      <w:r w:rsidR="00AC7F30">
        <w:t>1.680.056,</w:t>
      </w:r>
      <w:proofErr w:type="spellStart"/>
      <w:r w:rsidR="00AC7F30">
        <w:t>77</w:t>
      </w:r>
      <w:proofErr w:type="spellEnd"/>
      <w:r w:rsidR="009E0188">
        <w:t xml:space="preserve"> kn što čini</w:t>
      </w:r>
      <w:r w:rsidR="00AC7F30">
        <w:t xml:space="preserve"> 2,</w:t>
      </w:r>
      <w:proofErr w:type="spellStart"/>
      <w:r w:rsidR="00AC7F30">
        <w:t>80</w:t>
      </w:r>
      <w:proofErr w:type="spellEnd"/>
      <w:r w:rsidR="009E0188">
        <w:t xml:space="preserve"> % utvrđenih i priznatih tražbina stečajnih vjerovnika </w:t>
      </w:r>
      <w:r w:rsidR="00AC7F30">
        <w:t>I</w:t>
      </w:r>
      <w:r w:rsidR="009E0188">
        <w:t xml:space="preserve">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CC55B0" w:rsidP="003F3D54" w:rsidR="00D14B93" w:rsidRPr="003F3D54">
      <w:pPr>
        <w:jc w:val="center"/>
      </w:pPr>
      <w:proofErr w:type="spellStart"/>
      <w:r>
        <w:t>1</w:t>
      </w:r>
      <w:r w:rsidR="00AC7F30">
        <w:t>9</w:t>
      </w:r>
      <w:proofErr w:type="spellEnd"/>
      <w:r w:rsidR="00AC7F30">
        <w:t>. lip</w:t>
      </w:r>
      <w:r>
        <w:t>anj</w:t>
      </w:r>
      <w:r w:rsidR="009E0188" w:rsidRPr="009E0188">
        <w:t xml:space="preserve"> </w:t>
      </w:r>
      <w:proofErr w:type="spellStart"/>
      <w:r w:rsidR="009E0188" w:rsidRPr="009E0188">
        <w:t>2018</w:t>
      </w:r>
      <w:proofErr w:type="spellEnd"/>
      <w:r w:rsidR="009E0188" w:rsidRPr="009E0188">
        <w:t xml:space="preserve">. </w:t>
      </w:r>
      <w:r w:rsidR="00D14B93" w:rsidRPr="009E0188">
        <w:t xml:space="preserve">godine s početkom u </w:t>
      </w:r>
      <w:proofErr w:type="spellStart"/>
      <w:r w:rsidR="00AC7F30">
        <w:t>10</w:t>
      </w:r>
      <w:proofErr w:type="spellEnd"/>
      <w:r w:rsidR="00AC7F30">
        <w:t>,</w:t>
      </w:r>
      <w:proofErr w:type="spellStart"/>
      <w:r w:rsidR="00AC7F30">
        <w:t>00</w:t>
      </w:r>
      <w:proofErr w:type="spellEnd"/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</w:t>
      </w:r>
      <w:proofErr w:type="spellStart"/>
      <w:r w:rsidR="00A503DA">
        <w:t>22</w:t>
      </w:r>
      <w:proofErr w:type="spellEnd"/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proofErr w:type="spellStart"/>
      <w:r w:rsidR="00CC55B0">
        <w:t>1</w:t>
      </w:r>
      <w:r w:rsidR="00AC7F30">
        <w:t>8</w:t>
      </w:r>
      <w:proofErr w:type="spellEnd"/>
      <w:r w:rsidR="00AC7F30">
        <w:t>. svibanj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575F8B" w:rsidP="00072ADA" w:rsidR="00575F8B" w:rsidRPr="009E0188">
      <w:pPr>
        <w:jc w:val="center"/>
      </w:pPr>
    </w:p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  <w:r w:rsidR="00AC7F30">
        <w:t xml:space="preserve"> Željko Rupčić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</w:t>
      </w:r>
      <w:r w:rsidR="00CC55B0">
        <w:t xml:space="preserve"> i izvješće </w:t>
      </w:r>
      <w:proofErr w:type="spellStart"/>
      <w:r w:rsidR="00CC55B0">
        <w:t>st.upr</w:t>
      </w:r>
      <w:proofErr w:type="spellEnd"/>
      <w:r w:rsidR="00CC55B0">
        <w:t>.</w:t>
      </w:r>
      <w:r>
        <w:t xml:space="preserve"> (st.</w:t>
      </w:r>
      <w:r w:rsidR="00CC55B0">
        <w:t xml:space="preserve"> </w:t>
      </w:r>
      <w:proofErr w:type="spellStart"/>
      <w:r w:rsidR="00575F8B">
        <w:t>682</w:t>
      </w:r>
      <w:proofErr w:type="spellEnd"/>
      <w:r w:rsidR="00575F8B">
        <w:t>-</w:t>
      </w:r>
      <w:proofErr w:type="spellStart"/>
      <w:r w:rsidR="00575F8B">
        <w:t>686</w:t>
      </w:r>
      <w:proofErr w:type="spellEnd"/>
      <w:r w:rsidR="00575F8B">
        <w:t xml:space="preserve"> spisa)</w:t>
      </w:r>
    </w:p>
    <w:p w:rsidRDefault="00A503DA" w:rsidP="00A503DA" w:rsidR="000C20F1">
      <w:pPr>
        <w:numPr>
          <w:ilvl w:val="0"/>
          <w:numId w:val="2"/>
        </w:numPr>
        <w:jc w:val="both"/>
      </w:pPr>
      <w:proofErr w:type="spellStart"/>
      <w:r>
        <w:t>roč</w:t>
      </w:r>
      <w:proofErr w:type="spellEnd"/>
      <w:r>
        <w:t>.</w:t>
      </w:r>
      <w:r w:rsidR="00CC55B0">
        <w:t xml:space="preserve"> </w:t>
      </w:r>
      <w:proofErr w:type="spellStart"/>
      <w:r w:rsidR="00CC55B0">
        <w:t>1</w:t>
      </w:r>
      <w:r w:rsidR="00575F8B">
        <w:t>9</w:t>
      </w:r>
      <w:proofErr w:type="spellEnd"/>
      <w:r w:rsidR="00575F8B">
        <w:t>/6</w:t>
      </w: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4F94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F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F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F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F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4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F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F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F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F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1236</properties:Characters>
  <properties:Lines>48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2018-05-18T10:32:00Z</dcterms:created>
  <dc:creator>hermanj</dc:creator>
  <cp:lastModifiedBy>Maja Kocijan</cp:lastModifiedBy>
  <cp:lastPrinted>2018-05-18T10:35:00Z</cp:lastPrinted>
  <dcterms:modified xmlns:xsi="http://www.w3.org/2001/XMLSchema-instance" xsi:type="dcterms:W3CDTF">2018-05-18T10:40:00Z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