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c228" w14:paraId="67ec228" w:rsidRDefault="00BF063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063E" w:rsidP="00BF063E" w:rsidR="00AE649C">
      <w:pPr>
        <w:pStyle w:val="NormaleSPIS"/>
        <w:spacing w:after="0"/>
      </w:pPr>
      <w:r>
        <w:t xml:space="preserve">        Republika Hrvatska</w:t>
      </w:r>
    </w:p>
    <w:p w:rsidRDefault="00BF063E" w:rsidP="00BF063E" w:rsidR="00BF063E">
      <w:pPr>
        <w:pStyle w:val="NormaleSPIS"/>
        <w:spacing w:after="0"/>
      </w:pPr>
      <w:r>
        <w:t xml:space="preserve">     Trgovački sud u Bjelovaru</w:t>
      </w:r>
    </w:p>
    <w:p w:rsidRDefault="00BF063E" w:rsidP="009D6BC3" w:rsidR="00BF063E">
      <w:pPr>
        <w:pStyle w:val="NormaleSPIS"/>
        <w:spacing w:after="0"/>
      </w:pPr>
      <w:r>
        <w:t>Bjelovar, Šetalište dr.I.Lebovića 42.</w:t>
      </w:r>
    </w:p>
    <w:p w:rsidRDefault="00BF063E" w:rsidP="00BF063E" w:rsidR="00BF063E">
      <w:pPr>
        <w:pStyle w:val="NormaleSPIS"/>
        <w:jc w:val="right"/>
      </w:pPr>
      <w:r>
        <w:t>Poslovni broj:7 St-205/2016-27</w:t>
      </w:r>
    </w:p>
    <w:p w:rsidRDefault="00BF063E" w:rsidP="00BF063E" w:rsidR="00BF063E">
      <w:pPr>
        <w:jc w:val="center"/>
      </w:pPr>
      <w:r>
        <w:t>R E P U B L I K A   H R V A T S K A</w:t>
      </w:r>
    </w:p>
    <w:p w:rsidRDefault="00BF063E" w:rsidP="00BF063E" w:rsidR="00BF063E">
      <w:pPr>
        <w:jc w:val="center"/>
      </w:pPr>
      <w:r>
        <w:t>R J E Š E N J E</w:t>
      </w:r>
    </w:p>
    <w:p w:rsidRDefault="00BF063E" w:rsidP="009D6BC3" w:rsidR="009D6BC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Stečajna masa iza TISAK GAREŠNICA d.o.o. za grafičku proizvodnju i usluge u stečaju iz Slavonskog Broda, Luke Lukića 65, OIB 88190367629, 29. siječnja 2018.</w:t>
      </w:r>
    </w:p>
    <w:p w:rsidRDefault="00BF063E" w:rsidP="00BF063E" w:rsidR="009D6BC3">
      <w:pPr>
        <w:jc w:val="center"/>
        <w:rPr>
          <w:b/>
        </w:rPr>
      </w:pPr>
      <w:r>
        <w:t>r i j e š i o   j e</w:t>
      </w:r>
    </w:p>
    <w:p w:rsidRDefault="00BF063E" w:rsidP="00BF063E" w:rsidR="009D6BC3">
      <w:pPr>
        <w:jc w:val="both"/>
        <w:rPr>
          <w:b/>
        </w:rPr>
      </w:pPr>
      <w:r>
        <w:tab/>
      </w:r>
      <w:proofErr w:type="spellStart"/>
      <w:r>
        <w:t>I.Utvrđene</w:t>
      </w:r>
      <w:proofErr w:type="spellEnd"/>
      <w:r>
        <w:t xml:space="preserve"> su slijedeće tražbine vjerovnika drugog višeg isplatnog reda:</w:t>
      </w:r>
    </w:p>
    <w:p w:rsidRDefault="00BF063E" w:rsidP="00BF063E" w:rsidR="00BF063E">
      <w:pPr>
        <w:jc w:val="both"/>
      </w:pPr>
      <w:r>
        <w:t>1.REPUBLIKA HRVATSKA, Ministarstvo financija, Porezna uprava,</w:t>
      </w:r>
    </w:p>
    <w:p w:rsidRDefault="00BF063E" w:rsidP="00BF063E" w:rsidR="009D6BC3">
      <w:pPr>
        <w:jc w:val="both"/>
      </w:pPr>
      <w:r>
        <w:t>Područni ured Bjelovar, OIB 18683136487                                                      256.883,86 kuna</w:t>
      </w:r>
    </w:p>
    <w:p w:rsidRDefault="00BF063E" w:rsidP="00BF063E" w:rsidR="00BF063E">
      <w:pPr>
        <w:jc w:val="both"/>
      </w:pPr>
      <w:r>
        <w:t xml:space="preserve">2.ALLIANZ ZAGREB d.d. iz Zagreba, </w:t>
      </w:r>
      <w:proofErr w:type="spellStart"/>
      <w:r>
        <w:t>Heinzelova</w:t>
      </w:r>
      <w:proofErr w:type="spellEnd"/>
      <w:r>
        <w:t xml:space="preserve"> 70, </w:t>
      </w:r>
    </w:p>
    <w:p w:rsidRDefault="00BF063E" w:rsidP="009D6BC3" w:rsidR="00BF063E">
      <w:pPr>
        <w:spacing w:after="0"/>
        <w:jc w:val="both"/>
      </w:pPr>
      <w:r>
        <w:t>OIB 23759810849                                                                                                9.441,39 kuna</w:t>
      </w:r>
      <w:bookmarkStart w:name="_GoBack" w:id="0"/>
      <w:bookmarkEnd w:id="0"/>
    </w:p>
    <w:p w:rsidRDefault="00BF063E" w:rsidP="00BF063E" w:rsidR="00BF063E">
      <w:pPr>
        <w:jc w:val="center"/>
      </w:pPr>
      <w:r>
        <w:t>Obrazloženje</w:t>
      </w:r>
    </w:p>
    <w:p w:rsidRDefault="00BF063E" w:rsidP="00BF063E" w:rsidR="009D6BC3">
      <w:pPr>
        <w:spacing w:after="0"/>
        <w:jc w:val="both"/>
      </w:pPr>
      <w:r>
        <w:tab/>
        <w:t xml:space="preserve">Na ispitnom ročištu koje je održano dana 29. siječnja 2018. godine ispitane su sve prijavljene tražbine  prema svojim iznosima i redu. </w:t>
      </w:r>
    </w:p>
    <w:p w:rsidRDefault="00BF063E" w:rsidP="00BF063E" w:rsidR="009D6BC3">
      <w:pPr>
        <w:spacing w:after="0"/>
        <w:ind w:firstLine="720"/>
        <w:jc w:val="both"/>
      </w:pPr>
      <w:r>
        <w:t xml:space="preserve">Stečajni sudac je sukladno čl.264.Stečajnog zakona (NN broj 71/15, dalje SZ-a) sastavio Tablicu ispitanih tražbina u kojem su za svaku prijavljenu tražbinu uneseni podaci o tome u kojoj je mjeri tražbina utvrđena prema svom iznosu i svom redu.  </w:t>
      </w:r>
    </w:p>
    <w:p w:rsidRDefault="00BF063E" w:rsidP="00BF063E" w:rsidR="00BF063E">
      <w:pPr>
        <w:ind w:firstLine="720"/>
        <w:jc w:val="both"/>
      </w:pPr>
      <w:r>
        <w:t xml:space="preserve">Tražbine navedene u točki I. izreke ovog rješenja stečajni upravitelj nije osporio a niti je to učinio tko od nazočnih stečajnih vjerovnika, stoga se te tražbine temeljem čl.265.st.2.SZ-a smatraju utvrđenim zbog čega je riješeno kao u točki I. izreke ovog rješenja. </w:t>
      </w:r>
    </w:p>
    <w:p w:rsidRDefault="00BF063E" w:rsidP="00BF063E" w:rsidR="00BF063E">
      <w:pPr>
        <w:ind w:firstLine="720"/>
        <w:jc w:val="both"/>
      </w:pPr>
      <w:r>
        <w:t xml:space="preserve">                                            U Bjelovaru 29. siječnja 2018. </w:t>
      </w:r>
    </w:p>
    <w:p w:rsidRDefault="00BF063E" w:rsidP="009D6BC3" w:rsidR="00BF063E">
      <w:pPr>
        <w:spacing w:after="0"/>
        <w:jc w:val="both"/>
      </w:pPr>
      <w:r>
        <w:t xml:space="preserve">                                                                                                       </w:t>
      </w:r>
      <w:r w:rsidR="009D6BC3">
        <w:t xml:space="preserve">    </w:t>
      </w:r>
      <w:r>
        <w:t xml:space="preserve">   S u d a c                                                                                                             </w:t>
      </w:r>
    </w:p>
    <w:p w:rsidRDefault="00BF063E" w:rsidP="009D6BC3" w:rsidR="009D6BC3">
      <w:pPr>
        <w:spacing w:after="0"/>
        <w:jc w:val="both"/>
      </w:pPr>
      <w:r>
        <w:t xml:space="preserve">                                                                                             </w:t>
      </w:r>
      <w:r w:rsidR="009D6BC3">
        <w:t xml:space="preserve">  </w:t>
      </w:r>
      <w:r>
        <w:t xml:space="preserve">   Tomislav Mrazović</w:t>
      </w:r>
      <w:r w:rsidR="009D6BC3">
        <w:rPr>
          <w:b/>
        </w:rPr>
        <w:t>,</w:t>
      </w:r>
      <w:r w:rsidR="009D6BC3" w:rsidRPr="009D6BC3">
        <w:t>v.r.</w:t>
      </w:r>
    </w:p>
    <w:p w:rsidRDefault="009D6BC3" w:rsidP="009D6BC3" w:rsidR="009D6BC3">
      <w:pPr>
        <w:spacing w:after="0"/>
        <w:jc w:val="both"/>
      </w:pPr>
      <w:r>
        <w:t xml:space="preserve"> </w:t>
      </w:r>
    </w:p>
    <w:p w:rsidRDefault="009D6BC3" w:rsidP="009D6BC3" w:rsidR="009D6BC3">
      <w:pPr>
        <w:spacing w:after="0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D6BC3" w:rsidP="00BF063E" w:rsidR="00BF063E">
      <w:pPr>
        <w:jc w:val="both"/>
      </w:pPr>
      <w:r>
        <w:t xml:space="preserve">                                                                                                      Jasmina </w:t>
      </w:r>
      <w:proofErr w:type="spellStart"/>
      <w:r>
        <w:t>Tubić</w:t>
      </w:r>
      <w:proofErr w:type="spellEnd"/>
      <w:r w:rsidR="00BF063E">
        <w:rPr>
          <w:b/>
        </w:rPr>
        <w:t xml:space="preserve">                      </w:t>
      </w:r>
    </w:p>
    <w:p w:rsidRDefault="00BF063E" w:rsidP="00BF063E" w:rsidR="00BF063E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p w:rsidRDefault="00BF063E" w:rsidP="00BF063E" w:rsidR="00BF063E">
      <w:pPr>
        <w:jc w:val="both"/>
      </w:pPr>
    </w:p>
    <w:p w:rsidRDefault="00BF063E" w:rsidP="00BF063E" w:rsidR="00BF063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BC3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63E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St-205/2016-27</izvorni_sadrzaj>
    <derivirana_varijabla naziv="DomainObject.Oznaka_1">St-205/2016-27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St-205/2016-27</izvorni_sadrzaj>
    <derivirana_varijabla naziv="DomainObject.PoslovniBrojDokumenta_1">St-205/2016-27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F8FE4-245A-4D39-ABC9-FA835EA9C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1598</properties:Characters>
  <properties:Lines>38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2018-01-31T06:29:00Z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St-205/2016-27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