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6f13" w14:paraId="b946f13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1B58D6">
        <w:t>1 St-146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1B58D6">
        <w:t xml:space="preserve">VOX  d.o.o. za proizvodnju, trgovinu i </w:t>
      </w:r>
      <w:proofErr w:type="spellStart"/>
      <w:r w:rsidR="001B58D6">
        <w:t>uslue</w:t>
      </w:r>
      <w:proofErr w:type="spellEnd"/>
      <w:r w:rsidR="001B58D6">
        <w:t xml:space="preserve"> BJELOVAR, Ulica Mate Lovraka 49, OIB: 95452107596,</w:t>
      </w:r>
      <w:r>
        <w:t xml:space="preserve">  koji se vodi </w:t>
      </w:r>
      <w:r w:rsidR="001B58D6">
        <w:t>kod ovoga suda pod brojem St-146</w:t>
      </w:r>
      <w:r w:rsidR="006F1D31">
        <w:t>/2016</w:t>
      </w:r>
      <w:r>
        <w:t>, temeljem odredbe čl. 430.,  431. i 434. Stečajnog zakona (Narodne novine 71/15), objavljuje:</w:t>
      </w:r>
    </w:p>
    <w:p w:rsidRDefault="009703F9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 w:rsidR="001B58D6">
        <w:t xml:space="preserve"> ukupnom iznosu od 265.652,50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1B58D6">
        <w:t xml:space="preserve">Mišo </w:t>
      </w:r>
      <w:proofErr w:type="spellStart"/>
      <w:r w:rsidR="001B58D6">
        <w:t>Knežić</w:t>
      </w:r>
      <w:proofErr w:type="spellEnd"/>
      <w:r w:rsidR="001B58D6">
        <w:t xml:space="preserve"> iz Bjelovara, Mate Lovraka 49, OIB: 55973007107</w:t>
      </w:r>
      <w:r w:rsidR="009703F9">
        <w:t>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B58D6" w:rsidP="00276ED5" w:rsidR="00276ED5">
      <w:r>
        <w:t>U Bjelovaru, 2. ožujka</w:t>
      </w:r>
      <w:r w:rsidR="009703F9">
        <w:t xml:space="preserve">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6B3B85" w:rsidR="001B58D6">
      <w:r>
        <w:t xml:space="preserve">                                                                                                          </w:t>
      </w:r>
      <w:r w:rsidR="00DF59C6">
        <w:t>BRANKA PLESKALT</w:t>
      </w:r>
      <w:r w:rsidR="006B3B85">
        <w:t xml:space="preserve"> </w:t>
      </w:r>
      <w:r w:rsidR="001B58D6">
        <w:tab/>
      </w:r>
      <w:r w:rsidR="001B58D6">
        <w:tab/>
      </w:r>
      <w:r w:rsidR="001B58D6">
        <w:tab/>
      </w:r>
      <w:r w:rsidR="001B58D6">
        <w:tab/>
      </w:r>
      <w:r w:rsidR="001B58D6">
        <w:tab/>
      </w:r>
    </w:p>
    <w:p w:rsidRDefault="001B58D6" w:rsidP="001B58D6" w:rsidR="001B58D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B58D6" w:rsidP="001B58D6" w:rsidR="001B58D6">
      <w:pPr>
        <w:pStyle w:val="Bezproreda"/>
      </w:pPr>
      <w:r>
        <w:t>Dna: putem e-oglasne ploče suda</w:t>
      </w:r>
    </w:p>
    <w:p w:rsidRDefault="001B58D6" w:rsidP="001B58D6" w:rsidR="001B58D6">
      <w:pPr>
        <w:pStyle w:val="Bezproreda"/>
      </w:pPr>
      <w:r>
        <w:t xml:space="preserve">         kal. 45 dana</w:t>
      </w:r>
    </w:p>
    <w:p w:rsidRDefault="001B58D6" w:rsidP="001B58D6" w:rsidR="006B3B85">
      <w:pPr>
        <w:pStyle w:val="Bezproreda"/>
      </w:pPr>
      <w:r>
        <w:t>Bjelovar, 2. 03. 2016.</w:t>
      </w:r>
    </w:p>
    <w:p w:rsidRDefault="006B3B85" w:rsidP="00276ED5" w:rsidR="006B3B85"/>
    <w:sectPr w:rsidR="006B3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0F0FC4"/>
    <w:rsid w:val="001B58D6"/>
    <w:rsid w:val="00276ED5"/>
    <w:rsid w:val="006B3B85"/>
    <w:rsid w:val="006F1D31"/>
    <w:rsid w:val="00935A7C"/>
    <w:rsid w:val="009703F9"/>
    <w:rsid w:val="00986D27"/>
    <w:rsid w:val="00A92139"/>
    <w:rsid w:val="00B07D3A"/>
    <w:rsid w:val="00D16990"/>
    <w:rsid w:val="00D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B5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8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8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8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8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B5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8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8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8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8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St-146/2016-2</izvorni_sadrzaj>
    <derivirana_varijabla naziv="DomainObject.Oznaka_1">St-146/2016-2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društvo s ograničenom odgovornošću za proizvodnju, trgovinu i usluge, Bjelovar</izvorni_sadrzaj>
    <derivirana_varijabla naziv="DomainObject.Predmet.ProtustrankaFormated_1">  VOX društvo s ograničenom odgovornošću za proizvodnju, trgovinu i usluge, Bjelovar</derivirana_varijabla>
  </DomainObject.Predmet.ProtustrankaFormated>
  <DomainObject.Predmet.ProtustrankaFormatedOIB>
    <izvorni_sadrzaj>  VOX društvo s ograničenom odgovornošću za proizvodnju, trgovinu i usluge, Bjelovar, OIB 95452107596</izvorni_sadrzaj>
    <derivirana_varijabla naziv="DomainObject.Predmet.ProtustrankaFormatedOIB_1">  VOX društvo s ograničenom odgovornošću za proizvodnju, trgovinu i usluge, Bjelovar, OIB 95452107596</derivirana_varijabla>
  </DomainObject.Predmet.ProtustrankaFormatedOIB>
  <DomainObject.Predmet.ProtustrankaFormatedWithAdress>
    <izvorni_sadrzaj> VOX društvo s ograničenom odgovornošću za proizvodnju, trgovinu i usluge, Bjelovar, Ulica Lovre Matačića 49, 43000 Bjelovar</izvorni_sadrzaj>
    <derivirana_varijabla naziv="DomainObject.Predmet.ProtustrankaFormatedWithAdress_1"> VOX društvo s ograničenom odgovornošću za proizvodnju, trgovinu i usluge, Bjelovar, Ulica Lovre Matačića 49, 43000 Bjelovar</derivirana_varijabla>
  </DomainObject.Predmet.ProtustrankaFormatedWithAdress>
  <DomainObject.Predmet.ProtustrankaFormatedWithAdressOIB>
    <izvorni_sadrzaj> VOX društvo s ograničenom odgovornošću za proizvodnju, trgovinu i usluge, Bjelovar, OIB 95452107596, Ulica Lovre Matačića 49, 43000 Bjelovar</izvorni_sadrzaj>
    <derivirana_varijabla naziv="DomainObject.Predmet.ProtustrankaFormatedWithAdressOIB_1"> VOX društvo s ograničenom odgovornošću za proizvodnju, trgovinu i usluge, Bjelovar, OIB 95452107596, Ulica Lovre Matačića 49, 43000 Bjelovar</derivirana_varijabla>
  </DomainObject.Predmet.ProtustrankaFormatedWithAdressOIB>
  <DomainObject.Predmet.ProtustrankaWithAdress>
    <izvorni_sadrzaj>VOX društvo s ograničenom odgovornošću za proizvodnju, trgovinu i usluge, Bjelovar Ulica Lovre Matačića 49, 43000 Bjelovar</izvorni_sadrzaj>
    <derivirana_varijabla naziv="DomainObject.Predmet.ProtustrankaWithAdress_1">VOX društvo s ograničenom odgovornošću za proizvodnju, trgovinu i usluge, Bjelovar Ulica Lovre Matačića 49, 43000 Bjelovar</derivirana_varijabla>
  </DomainObject.Predmet.ProtustrankaWithAdress>
  <DomainObject.Predmet.ProtustrankaWithAdressOIB>
    <izvorni_sadrzaj>VOX društvo s ograničenom odgovornošću za proizvodnju, trgovinu i usluge, Bjelovar, OIB 95452107596, Ulica Lovre Matačića 49, 43000 Bjelovar</izvorni_sadrzaj>
    <derivirana_varijabla naziv="DomainObject.Predmet.ProtustrankaWithAdressOIB_1">VOX društvo s ograničenom odgovornošću za proizvodnju, trgovinu i usluge, Bjelovar, OIB 95452107596, Ulica Lovre Matačića 49, 43000 Bjelovar</derivirana_varijabla>
  </DomainObject.Predmet.ProtustrankaWithAdressOIB>
  <DomainObject.Predmet.ProtustrankaNazivFormated>
    <izvorni_sadrzaj>VOX društvo s ograničenom odgovornošću za proizvodnju, trgovinu i usluge, Bjelovar</izvorni_sadrzaj>
    <derivirana_varijabla naziv="DomainObject.Predmet.ProtustrankaNazivFormated_1">VOX društvo s ograničenom odgovornošću za proizvodnju, trgovinu i usluge, Bjelovar</derivirana_varijabla>
  </DomainObject.Predmet.ProtustrankaNazivFormated>
  <DomainObject.Predmet.ProtustrankaNazivFormatedOIB>
    <izvorni_sadrzaj>VOX društvo s ograničenom odgovornošću za proizvodnju, trgovinu i usluge, Bjelovar, OIB 95452107596</izvorni_sadrzaj>
    <derivirana_varijabla naziv="DomainObject.Predmet.ProtustrankaNazivFormatedOIB_1">VOX društvo s ograničenom odgovornošću za proizvodnju, trgovinu i usluge, Bjelovar, OIB 95452107596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VOX društvo s ograničenom odgovornošću za proizvodnju, trgovinu i usluge, Bjelovar</item>
    </izvorni_sadrzaj>
    <derivirana_varijabla naziv="DomainObject.Predmet.ProtuStrankaListFormated_1">
      <item>VOX društvo s ograničenom odgovornošću za proizvodnju, trgovinu i usluge, Bjelovar</item>
    </derivirana_varijabla>
  </DomainObject.Predmet.ProtuStrankaListFormated>
  <DomainObject.Predmet.ProtuStrankaListFormatedOIB>
    <izvorni_sadrzaj>
      <item>VOX društvo s ograničenom odgovornošću za proizvodnju, trgovinu i usluge, Bjelovar, OIB 95452107596</item>
    </izvorni_sadrzaj>
    <derivirana_varijabla naziv="DomainObject.Predmet.ProtuStrankaListFormatedOIB_1">
      <item>VOX društvo s ograničenom odgovornošću za proizvodnju, trgovinu i usluge, Bjelovar, OIB 95452107596</item>
    </derivirana_varijabla>
  </DomainObject.Predmet.ProtuStrankaListFormatedOIB>
  <DomainObject.Predmet.ProtuStrankaListFormatedWithAdress>
    <izvorni_sadrzaj>
      <item>VOX društvo s ograničenom odgovornošću za proizvodnju, trgovinu i usluge, Bjelovar, Ulica Lovre Matačića 49, 43000 Bjelovar</item>
    </izvorni_sadrzaj>
    <derivirana_varijabla naziv="DomainObject.Predmet.ProtuStrankaListFormatedWithAdress_1">
      <item>VOX društvo s ograničenom odgovornošću za proizvodnju, trgovinu i usluge, Bjelovar, Ulica Lovre Matačića 49, 43000 Bjelovar</item>
    </derivirana_varijabla>
  </DomainObject.Predmet.ProtuStrankaListFormatedWithAdress>
  <DomainObject.Predmet.ProtuStrankaListFormatedWithAdressOIB>
    <izvorni_sadrzaj>
      <item>VOX društvo s ograničenom odgovornošću za proizvodnju, trgovinu i usluge, Bjelovar, OIB 95452107596, Ulica Lovre Matačića 49, 43000 Bjelovar</item>
    </izvorni_sadrzaj>
    <derivirana_varijabla naziv="DomainObject.Predmet.ProtuStrankaListFormatedWithAdressOIB_1">
      <item>VOX društvo s ograničenom odgovornošću za proizvodnju, trgovinu i usluge, Bjelovar, OIB 95452107596, Ulica Lovre Matačića 49, 43000 Bjelovar</item>
    </derivirana_varijabla>
  </DomainObject.Predmet.ProtuStrankaListFormatedWithAdressOIB>
  <DomainObject.Predmet.ProtuStrankaListNazivFormated>
    <izvorni_sadrzaj>
      <item>VOX društvo s ograničenom odgovornošću za proizvodnju, trgovinu i usluge, Bjelovar</item>
    </izvorni_sadrzaj>
    <derivirana_varijabla naziv="DomainObject.Predmet.ProtuStrankaListNazivFormated_1">
      <item>VOX društvo s ograničenom odgovornošću za proizvodnju, trgovinu i usluge, Bjelovar</item>
    </derivirana_varijabla>
  </DomainObject.Predmet.ProtuStrankaListNazivFormated>
  <DomainObject.Predmet.ProtuStrankaListNazivFormatedOIB>
    <izvorni_sadrzaj>
      <item>VOX društvo s ograničenom odgovornošću za proizvodnju, trgovinu i usluge, Bjelovar, OIB 95452107596</item>
    </izvorni_sadrzaj>
    <derivirana_varijabla naziv="DomainObject.Predmet.ProtuStrankaListNazivFormatedOIB_1">
      <item>VOX društvo s ograničenom odgovornošću za proizvodnju, trgovinu i usluge, Bjelovar, OIB 95452107596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St-146/2016-2</izvorni_sadrzaj>
    <derivirana_varijabla naziv="DomainObject.PoslovniBrojDokumenta_1">St-146/2016-2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VOX društvo s ograničenom odgovornošću za proizvodnju, trgovinu i usluge, Bjelovar</izvorni_sadrzaj>
    <derivirana_varijabla naziv="DomainObject.Predmet.ProtustrankaIDrugi_1">VOX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VOX društvo s ograničenom odgovornošću za proizvodnju, trgovinu i usluge, Bjelovar, OIB 95452107596, Ulica Lovre Matačića 49, 43000 Bjelovar</izvorni_sadrzaj>
    <derivirana_varijabla naziv="DomainObject.Predmet.ProtustrankaIDrugiAdressOIB_1">VOX društvo s ograničenom odgovornošću za proizvodnju, trgovinu i usluge, Bjelovar, OIB 95452107596, Ulica Lovre Matačića 49,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VOX društvo s ograničenom odgovornošću za proizvodnju, trgovinu i usluge, Bjelovar</item>
    </izvorni_sadrzaj>
    <derivirana_varijabla naziv="DomainObject.Predmet.SudioniciListNaziv_1">
      <item>FINA, RC ZAGREB, Podružnica Bjelovar</item>
      <item>VOX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VOX društvo s ograničenom odgovornošću za proizvodnju, trgovinu i usluge, Bjelovar, OIB 95452107596, Ulica Lovre Matačića 49,43000 Bjelovar</item>
    </izvorni_sadrzaj>
    <derivirana_varijabla naziv="DomainObject.Predmet.SudioniciListAdressOIB_1">
      <item>FINA, RC ZAGREB, Podružnica Bjelovar, OIB 85821130368, F. Supila 4,43000 Bjelovar</item>
      <item>VOX društvo s ograničenom odgovornošću za proizvodnju, trgovinu i usluge, Bjelovar, OIB 95452107596, Ulica Lovre Matačića 49,43000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95452107596</item>
    </izvorni_sadrzaj>
    <derivirana_varijabla naziv="DomainObject.Predmet.SudioniciListNazivOIB_1">
      <item>, OIB 85821130368</item>
      <item>, OIB 95452107596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1628</properties:Characters>
  <properties:Lines>35</properties:Lines>
  <properties:Paragraphs>14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2016-03-02T08:02:00Z</cp:lastPrinted>
  <dcterms:modified xmlns:xsi="http://www.w3.org/2001/XMLSchema-instance" xsi:type="dcterms:W3CDTF">2016-03-02T08:04:00Z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