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9915" w14:paraId="c5c9915" w:rsidRDefault="00424085" w:rsidP="00424085" w:rsidR="00B9345C" w:rsidRPr="0042408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424085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Pr="00424085">
        <w:rPr>
          <w:rFonts w:cs="Times New Roman" w:hAnsi="Times New Roman" w:ascii="Times New Roman"/>
          <w:sz w:val="24"/>
          <w:szCs w:val="24"/>
        </w:rPr>
        <w:t>-1/2017-2</w:t>
      </w:r>
    </w:p>
    <w:p w:rsidRDefault="00280019" w:rsidP="00424085" w:rsidR="00280019">
      <w:pPr>
        <w:spacing w:lineRule="auto" w:line="240" w:after="0"/>
      </w:pPr>
    </w:p>
    <w:p w:rsidRDefault="00424085" w:rsidP="00424085" w:rsidR="00424085">
      <w:pPr>
        <w:spacing w:lineRule="auto" w:line="240" w:after="0"/>
      </w:pPr>
    </w:p>
    <w:p w:rsidRDefault="00424085" w:rsidP="00424085" w:rsidR="00424085">
      <w:pPr>
        <w:spacing w:lineRule="auto" w:line="240" w:after="0"/>
      </w:pPr>
    </w:p>
    <w:p w:rsidRDefault="00280019" w:rsidP="00424085" w:rsidR="00280019" w:rsidRPr="002800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80019" w:rsidP="00424085" w:rsidR="00280019" w:rsidRPr="002800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OPĆINSKI SUD U SLAVONSKOM BRODU</w:t>
      </w:r>
    </w:p>
    <w:p w:rsidRDefault="00280019" w:rsidP="00424085" w:rsidR="00280019" w:rsidRPr="002800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 xml:space="preserve">Trg pobjede 13 </w:t>
      </w:r>
    </w:p>
    <w:p w:rsidRDefault="00424085" w:rsidP="00424085" w:rsidR="00280019" w:rsidRPr="0028001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0019" w:rsidP="00424085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R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E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P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U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B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L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I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 xml:space="preserve"> 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H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R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V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T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S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</w:p>
    <w:p w:rsidRDefault="00424085" w:rsidP="00424085" w:rsidR="00424085" w:rsidRP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0019" w:rsidP="00424085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Z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L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J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U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Č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42408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</w:p>
    <w:p w:rsidRDefault="00280019" w:rsidP="00424085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0019" w:rsidP="00424085" w:rsidR="002800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Slavonskom Brodu po sucu Marini Vučetić kao sucu pojedincu u pravnoj stvari stečaj potrošača nad imovinom potrošača </w:t>
      </w:r>
      <w:r w:rsidR="00424085">
        <w:rPr>
          <w:rFonts w:cs="Times New Roman" w:hAnsi="Times New Roman" w:ascii="Times New Roman"/>
          <w:sz w:val="24"/>
          <w:szCs w:val="24"/>
        </w:rPr>
        <w:t xml:space="preserve">Andrije Jurišić, </w:t>
      </w: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7034E6">
        <w:rPr>
          <w:rFonts w:cs="Times New Roman" w:hAnsi="Times New Roman" w:ascii="Times New Roman"/>
          <w:sz w:val="24"/>
          <w:szCs w:val="24"/>
        </w:rPr>
        <w:t xml:space="preserve">24678508260 </w:t>
      </w:r>
      <w:r>
        <w:rPr>
          <w:rFonts w:cs="Times New Roman" w:hAnsi="Times New Roman" w:ascii="Times New Roman"/>
          <w:sz w:val="24"/>
          <w:szCs w:val="24"/>
        </w:rPr>
        <w:t xml:space="preserve">  iz  </w:t>
      </w:r>
      <w:r w:rsidR="007034E6">
        <w:rPr>
          <w:rFonts w:cs="Times New Roman" w:hAnsi="Times New Roman" w:ascii="Times New Roman"/>
          <w:sz w:val="24"/>
          <w:szCs w:val="24"/>
        </w:rPr>
        <w:t xml:space="preserve">Nove Gradiške, </w:t>
      </w:r>
      <w:proofErr w:type="spellStart"/>
      <w:r w:rsidR="007034E6">
        <w:rPr>
          <w:rFonts w:cs="Times New Roman" w:hAnsi="Times New Roman" w:ascii="Times New Roman"/>
          <w:sz w:val="24"/>
          <w:szCs w:val="24"/>
        </w:rPr>
        <w:t>Mašić</w:t>
      </w:r>
      <w:proofErr w:type="spellEnd"/>
      <w:r w:rsidR="007034E6">
        <w:rPr>
          <w:rFonts w:cs="Times New Roman" w:hAnsi="Times New Roman" w:ascii="Times New Roman"/>
          <w:sz w:val="24"/>
          <w:szCs w:val="24"/>
        </w:rPr>
        <w:t xml:space="preserve"> 215, </w:t>
      </w:r>
      <w:r>
        <w:rPr>
          <w:rFonts w:cs="Times New Roman" w:hAnsi="Times New Roman" w:ascii="Times New Roman"/>
          <w:sz w:val="24"/>
          <w:szCs w:val="24"/>
        </w:rPr>
        <w:t xml:space="preserve"> dana  </w:t>
      </w:r>
      <w:r w:rsidR="007034E6">
        <w:rPr>
          <w:rFonts w:cs="Times New Roman" w:hAnsi="Times New Roman" w:ascii="Times New Roman"/>
          <w:sz w:val="24"/>
          <w:szCs w:val="24"/>
        </w:rPr>
        <w:t>29. kolovoz</w:t>
      </w:r>
      <w:r w:rsidR="00BD0AD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280019" w:rsidP="00424085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0AD6" w:rsidP="00424085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i o  j e </w:t>
      </w:r>
    </w:p>
    <w:p w:rsidRDefault="00BD0AD6" w:rsidP="00424085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0AD6" w:rsidP="00BD0AD6" w:rsidR="00280019" w:rsidRPr="00BD0AD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Nala</w:t>
      </w:r>
      <w:r w:rsidR="007034E6" w:rsidRPr="00BD0AD6">
        <w:rPr>
          <w:rFonts w:cs="Times New Roman" w:hAnsi="Times New Roman" w:ascii="Times New Roman"/>
          <w:sz w:val="24"/>
          <w:szCs w:val="24"/>
        </w:rPr>
        <w:t xml:space="preserve">že se predlagatelju Andrija Jurišić </w:t>
      </w:r>
      <w:r w:rsidR="00280019" w:rsidRPr="00BD0AD6">
        <w:rPr>
          <w:rFonts w:cs="Times New Roman" w:hAnsi="Times New Roman" w:ascii="Times New Roman"/>
          <w:sz w:val="24"/>
          <w:szCs w:val="24"/>
        </w:rPr>
        <w:t>da u roku od 8 dana predujmi troškove postupka stečaja potrošača u iznosu od 3.000,00 kn na žiro račun suda prema slijedećim podacima:</w:t>
      </w:r>
    </w:p>
    <w:p w:rsidRDefault="00280019" w:rsidP="00BD0AD6" w:rsidR="002800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</w:t>
      </w:r>
      <w:r w:rsidR="00564657">
        <w:rPr>
          <w:rFonts w:cs="Times New Roman" w:hAnsi="Times New Roman" w:ascii="Times New Roman"/>
          <w:sz w:val="24"/>
          <w:szCs w:val="24"/>
        </w:rPr>
        <w:t xml:space="preserve"> Opći</w:t>
      </w:r>
      <w:r>
        <w:rPr>
          <w:rFonts w:cs="Times New Roman" w:hAnsi="Times New Roman" w:ascii="Times New Roman"/>
          <w:sz w:val="24"/>
          <w:szCs w:val="24"/>
        </w:rPr>
        <w:t>n</w:t>
      </w:r>
      <w:r w:rsidR="0056465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ki sud u Slavonskom Brodu – predujma za troškove stečaja potrošača u </w:t>
      </w:r>
      <w:r w:rsidR="00564657">
        <w:rPr>
          <w:rFonts w:cs="Times New Roman" w:hAnsi="Times New Roman" w:ascii="Times New Roman"/>
          <w:sz w:val="24"/>
          <w:szCs w:val="24"/>
        </w:rPr>
        <w:t>iznosu od 3.000,00 kn broj raču</w:t>
      </w:r>
      <w:r>
        <w:rPr>
          <w:rFonts w:cs="Times New Roman" w:hAnsi="Times New Roman" w:ascii="Times New Roman"/>
          <w:sz w:val="24"/>
          <w:szCs w:val="24"/>
        </w:rPr>
        <w:t>na HR</w:t>
      </w:r>
      <w:r w:rsidR="00BD0AD6">
        <w:rPr>
          <w:rFonts w:cs="Times New Roman" w:hAnsi="Times New Roman" w:ascii="Times New Roman"/>
          <w:sz w:val="24"/>
          <w:szCs w:val="24"/>
        </w:rPr>
        <w:t>9523900011300000988,</w:t>
      </w:r>
      <w:r>
        <w:rPr>
          <w:rFonts w:cs="Times New Roman" w:hAnsi="Times New Roman" w:ascii="Times New Roman"/>
          <w:sz w:val="24"/>
          <w:szCs w:val="24"/>
        </w:rPr>
        <w:t xml:space="preserve"> model </w:t>
      </w:r>
      <w:r w:rsidR="00BD0AD6">
        <w:rPr>
          <w:rFonts w:cs="Times New Roman" w:hAnsi="Times New Roman" w:ascii="Times New Roman"/>
          <w:sz w:val="24"/>
          <w:szCs w:val="24"/>
        </w:rPr>
        <w:t>03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4657">
        <w:rPr>
          <w:rFonts w:cs="Times New Roman" w:hAnsi="Times New Roman" w:ascii="Times New Roman"/>
          <w:sz w:val="24"/>
          <w:szCs w:val="24"/>
        </w:rPr>
        <w:t xml:space="preserve">poziv na broj odobrenja </w:t>
      </w:r>
      <w:r w:rsidR="00BD0AD6">
        <w:rPr>
          <w:rFonts w:cs="Times New Roman" w:hAnsi="Times New Roman" w:ascii="Times New Roman"/>
          <w:sz w:val="24"/>
          <w:szCs w:val="24"/>
        </w:rPr>
        <w:t>310-10-17</w:t>
      </w:r>
      <w:r w:rsidR="00564657">
        <w:rPr>
          <w:rFonts w:cs="Times New Roman" w:hAnsi="Times New Roman" w:ascii="Times New Roman"/>
          <w:sz w:val="24"/>
          <w:szCs w:val="24"/>
        </w:rPr>
        <w:t xml:space="preserve"> op</w:t>
      </w:r>
      <w:r>
        <w:rPr>
          <w:rFonts w:cs="Times New Roman" w:hAnsi="Times New Roman" w:ascii="Times New Roman"/>
          <w:sz w:val="24"/>
          <w:szCs w:val="24"/>
        </w:rPr>
        <w:t>i</w:t>
      </w:r>
      <w:r w:rsidR="0056465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 plaćanja: pre</w:t>
      </w:r>
      <w:r w:rsidR="00564657">
        <w:rPr>
          <w:rFonts w:cs="Times New Roman" w:hAnsi="Times New Roman" w:ascii="Times New Roman"/>
          <w:sz w:val="24"/>
          <w:szCs w:val="24"/>
        </w:rPr>
        <w:t>dujam za troškove stečaja potrošač</w:t>
      </w:r>
      <w:r w:rsidR="007034E6">
        <w:rPr>
          <w:rFonts w:cs="Times New Roman" w:hAnsi="Times New Roman" w:ascii="Times New Roman"/>
          <w:sz w:val="24"/>
          <w:szCs w:val="24"/>
        </w:rPr>
        <w:t xml:space="preserve">a u predmetu </w:t>
      </w:r>
      <w:proofErr w:type="spellStart"/>
      <w:r w:rsidR="007034E6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7034E6">
        <w:rPr>
          <w:rFonts w:cs="Times New Roman" w:hAnsi="Times New Roman" w:ascii="Times New Roman"/>
          <w:sz w:val="24"/>
          <w:szCs w:val="24"/>
        </w:rPr>
        <w:t>-1</w:t>
      </w:r>
      <w:r>
        <w:rPr>
          <w:rFonts w:cs="Times New Roman" w:hAnsi="Times New Roman" w:ascii="Times New Roman"/>
          <w:sz w:val="24"/>
          <w:szCs w:val="24"/>
        </w:rPr>
        <w:t xml:space="preserve">/2017 </w:t>
      </w:r>
    </w:p>
    <w:p w:rsidRDefault="00280019" w:rsidP="00987925" w:rsidR="002800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564657">
        <w:rPr>
          <w:rFonts w:cs="Times New Roman" w:hAnsi="Times New Roman" w:ascii="Times New Roman"/>
          <w:sz w:val="24"/>
          <w:szCs w:val="24"/>
        </w:rPr>
        <w:t>okaz</w:t>
      </w:r>
      <w:r>
        <w:rPr>
          <w:rFonts w:cs="Times New Roman" w:hAnsi="Times New Roman" w:ascii="Times New Roman"/>
          <w:sz w:val="24"/>
          <w:szCs w:val="24"/>
        </w:rPr>
        <w:t xml:space="preserve"> o uplati tj. jedan primjerak uplatnice dostaviti u spis pozivom na broj spisa.</w:t>
      </w:r>
    </w:p>
    <w:p w:rsidRDefault="00987925" w:rsidP="00987925" w:rsidR="009879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87925" w:rsidP="00987925" w:rsidR="002800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7034E6" w:rsidRPr="00987925">
        <w:rPr>
          <w:rFonts w:cs="Times New Roman" w:hAnsi="Times New Roman" w:ascii="Times New Roman"/>
          <w:sz w:val="24"/>
          <w:szCs w:val="24"/>
        </w:rPr>
        <w:t>Ako potrošač</w:t>
      </w:r>
      <w:r w:rsidR="00280019" w:rsidRPr="00987925">
        <w:rPr>
          <w:rFonts w:cs="Times New Roman" w:hAnsi="Times New Roman" w:ascii="Times New Roman"/>
          <w:sz w:val="24"/>
          <w:szCs w:val="24"/>
        </w:rPr>
        <w:t xml:space="preserve"> nije u mogućnosti predujmiti troškove postupka, a ima imovine, sud može odlučiti da se troškovi predujme iz proračunskih sredst</w:t>
      </w:r>
      <w:r w:rsidR="00564657" w:rsidRPr="00987925">
        <w:rPr>
          <w:rFonts w:cs="Times New Roman" w:hAnsi="Times New Roman" w:ascii="Times New Roman"/>
          <w:sz w:val="24"/>
          <w:szCs w:val="24"/>
        </w:rPr>
        <w:t>av</w:t>
      </w:r>
      <w:r w:rsidR="00280019" w:rsidRPr="00987925">
        <w:rPr>
          <w:rFonts w:cs="Times New Roman" w:hAnsi="Times New Roman" w:ascii="Times New Roman"/>
          <w:sz w:val="24"/>
          <w:szCs w:val="24"/>
        </w:rPr>
        <w:t>a, a predujmljeni troškovi postupka naknade prioritetno iz unovčene imovine potrošača.</w:t>
      </w:r>
    </w:p>
    <w:p w:rsidRDefault="00987925" w:rsidP="00987925" w:rsidR="00987925" w:rsidRPr="009879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87925" w:rsidP="00987925" w:rsidR="00280019" w:rsidRPr="009879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280019" w:rsidRPr="00987925">
        <w:rPr>
          <w:rFonts w:cs="Times New Roman" w:hAnsi="Times New Roman" w:ascii="Times New Roman"/>
          <w:sz w:val="24"/>
          <w:szCs w:val="24"/>
        </w:rPr>
        <w:t>Ako potrošač nije u mogućnosti pred</w:t>
      </w:r>
      <w:r w:rsidR="00564657" w:rsidRPr="00987925">
        <w:rPr>
          <w:rFonts w:cs="Times New Roman" w:hAnsi="Times New Roman" w:ascii="Times New Roman"/>
          <w:sz w:val="24"/>
          <w:szCs w:val="24"/>
        </w:rPr>
        <w:t>u</w:t>
      </w:r>
      <w:r w:rsidR="00280019" w:rsidRPr="00987925">
        <w:rPr>
          <w:rFonts w:cs="Times New Roman" w:hAnsi="Times New Roman" w:ascii="Times New Roman"/>
          <w:sz w:val="24"/>
          <w:szCs w:val="24"/>
        </w:rPr>
        <w:t xml:space="preserve">jmiti troškove postupka a nema imovine, može se osloboditi obveze uprave predujma na način i </w:t>
      </w:r>
      <w:r w:rsidR="00564657" w:rsidRPr="00987925">
        <w:rPr>
          <w:rFonts w:cs="Times New Roman" w:hAnsi="Times New Roman" w:ascii="Times New Roman"/>
          <w:sz w:val="24"/>
          <w:szCs w:val="24"/>
        </w:rPr>
        <w:t>uz pretpostavke propisane poseb</w:t>
      </w:r>
      <w:r w:rsidR="00280019" w:rsidRPr="00987925">
        <w:rPr>
          <w:rFonts w:cs="Times New Roman" w:hAnsi="Times New Roman" w:ascii="Times New Roman"/>
          <w:sz w:val="24"/>
          <w:szCs w:val="24"/>
        </w:rPr>
        <w:t>nom propisom kojim se uređuje besplatna pravna pomoć.</w:t>
      </w:r>
    </w:p>
    <w:p w:rsidRDefault="00987925" w:rsidP="00987925" w:rsidR="009879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87925" w:rsidP="00987925" w:rsidR="00280019" w:rsidRPr="009879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 w:rsidR="00280019" w:rsidRPr="00987925">
        <w:rPr>
          <w:rFonts w:cs="Times New Roman" w:hAnsi="Times New Roman" w:ascii="Times New Roman"/>
          <w:sz w:val="24"/>
          <w:szCs w:val="24"/>
        </w:rPr>
        <w:t xml:space="preserve">Ako potrošač ne predujmi troškove postupka stečaja potrošača, sud će prijedlog odbaciti ka nedopušten temeljem čl. 114.st.5. Stečajnog zakona (nar. nov. br. 71/15; dalje SZ) u svezi </w:t>
      </w:r>
      <w:r w:rsidR="00564657" w:rsidRPr="00987925">
        <w:rPr>
          <w:rFonts w:cs="Times New Roman" w:hAnsi="Times New Roman" w:ascii="Times New Roman"/>
          <w:sz w:val="24"/>
          <w:szCs w:val="24"/>
        </w:rPr>
        <w:t>čl. 23. Zakona o stečaju potrošača (nar. nov. br. 100/15; dalje – ZSP).</w:t>
      </w:r>
    </w:p>
    <w:p w:rsidRDefault="00564657" w:rsidP="00424085" w:rsidR="00564657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564657" w:rsidP="00424085" w:rsidR="00564657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564657" w:rsidP="00424085" w:rsidR="00564657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64657" w:rsidP="00424085" w:rsidR="00564657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34E6" w:rsidP="00987925" w:rsidR="00564657" w:rsidRPr="00224A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27</w:t>
      </w:r>
      <w:r w:rsidR="00564657" w:rsidRPr="00224AD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ožujka </w:t>
      </w:r>
      <w:r w:rsidR="00564657" w:rsidRPr="00224AD7">
        <w:rPr>
          <w:rFonts w:cs="Times New Roman" w:hAnsi="Times New Roman" w:ascii="Times New Roman"/>
          <w:sz w:val="24"/>
          <w:szCs w:val="24"/>
        </w:rPr>
        <w:t xml:space="preserve">2017. godine </w:t>
      </w:r>
      <w:r>
        <w:rPr>
          <w:rFonts w:cs="Times New Roman" w:hAnsi="Times New Roman" w:ascii="Times New Roman"/>
          <w:sz w:val="24"/>
          <w:szCs w:val="24"/>
        </w:rPr>
        <w:t>predlagatelj</w:t>
      </w:r>
      <w:r w:rsidR="00564657" w:rsidRPr="00224AD7">
        <w:rPr>
          <w:rFonts w:cs="Times New Roman" w:hAnsi="Times New Roman" w:ascii="Times New Roman"/>
          <w:sz w:val="24"/>
          <w:szCs w:val="24"/>
        </w:rPr>
        <w:t xml:space="preserve"> je pravovremeno</w:t>
      </w:r>
      <w:r>
        <w:rPr>
          <w:rFonts w:cs="Times New Roman" w:hAnsi="Times New Roman" w:ascii="Times New Roman"/>
          <w:sz w:val="24"/>
          <w:szCs w:val="24"/>
        </w:rPr>
        <w:t xml:space="preserve"> temeljem odredbe čl. 44.st.1. Z</w:t>
      </w:r>
      <w:r w:rsidR="00564657" w:rsidRPr="00224AD7">
        <w:rPr>
          <w:rFonts w:cs="Times New Roman" w:hAnsi="Times New Roman" w:ascii="Times New Roman"/>
          <w:sz w:val="24"/>
          <w:szCs w:val="24"/>
        </w:rPr>
        <w:t>akona o stečaju potrošača (nar.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4657" w:rsidRPr="00224AD7">
        <w:rPr>
          <w:rFonts w:cs="Times New Roman" w:hAnsi="Times New Roman" w:ascii="Times New Roman"/>
          <w:sz w:val="24"/>
          <w:szCs w:val="24"/>
        </w:rPr>
        <w:t>nov.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4657" w:rsidRPr="00224AD7">
        <w:rPr>
          <w:rFonts w:cs="Times New Roman" w:hAnsi="Times New Roman" w:ascii="Times New Roman"/>
          <w:sz w:val="24"/>
          <w:szCs w:val="24"/>
        </w:rPr>
        <w:t>br</w:t>
      </w:r>
      <w:r>
        <w:rPr>
          <w:rFonts w:cs="Times New Roman" w:hAnsi="Times New Roman" w:ascii="Times New Roman"/>
          <w:sz w:val="24"/>
          <w:szCs w:val="24"/>
        </w:rPr>
        <w:t>. 100/15; dalje – ZSP) podnio</w:t>
      </w:r>
      <w:r w:rsidR="00564657" w:rsidRPr="00224AD7">
        <w:rPr>
          <w:rFonts w:cs="Times New Roman" w:hAnsi="Times New Roman" w:ascii="Times New Roman"/>
          <w:sz w:val="24"/>
          <w:szCs w:val="24"/>
        </w:rPr>
        <w:t xml:space="preserve"> prijedlog za pokretanje postupka stečaja potroš</w:t>
      </w:r>
      <w:r>
        <w:rPr>
          <w:rFonts w:cs="Times New Roman" w:hAnsi="Times New Roman" w:ascii="Times New Roman"/>
          <w:sz w:val="24"/>
          <w:szCs w:val="24"/>
        </w:rPr>
        <w:t>ača te je uz prijedlog dostavio</w:t>
      </w:r>
      <w:r w:rsidR="00564657" w:rsidRPr="00224AD7">
        <w:rPr>
          <w:rFonts w:cs="Times New Roman" w:hAnsi="Times New Roman" w:ascii="Times New Roman"/>
          <w:sz w:val="24"/>
          <w:szCs w:val="24"/>
        </w:rPr>
        <w:t xml:space="preserve"> svu dokumentaciju propisanu odredbom čl. 44.st.3. ZSP-a.</w:t>
      </w:r>
    </w:p>
    <w:p w:rsidRDefault="008612B5" w:rsidP="00424085" w:rsidR="008612B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2B5" w:rsidP="00987925" w:rsidR="008612B5" w:rsidRPr="00224A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4AD7">
        <w:rPr>
          <w:rFonts w:cs="Times New Roman" w:hAnsi="Times New Roman" w:ascii="Times New Roman"/>
          <w:sz w:val="24"/>
          <w:szCs w:val="24"/>
        </w:rPr>
        <w:t>Stoga je predlagatelj temeljem odredbe čl. 45.st.1. ZSP-a pozvan na uplatu predujma troško</w:t>
      </w:r>
      <w:r w:rsidR="007034E6">
        <w:rPr>
          <w:rFonts w:cs="Times New Roman" w:hAnsi="Times New Roman" w:ascii="Times New Roman"/>
          <w:sz w:val="24"/>
          <w:szCs w:val="24"/>
        </w:rPr>
        <w:t>v</w:t>
      </w:r>
      <w:r w:rsidRPr="00224AD7">
        <w:rPr>
          <w:rFonts w:cs="Times New Roman" w:hAnsi="Times New Roman" w:ascii="Times New Roman"/>
          <w:sz w:val="24"/>
          <w:szCs w:val="24"/>
        </w:rPr>
        <w:t>a postupka u</w:t>
      </w:r>
      <w:r w:rsidR="007034E6">
        <w:rPr>
          <w:rFonts w:cs="Times New Roman" w:hAnsi="Times New Roman" w:ascii="Times New Roman"/>
          <w:sz w:val="24"/>
          <w:szCs w:val="24"/>
        </w:rPr>
        <w:t xml:space="preserve"> roku propisanom čl. 114.st.1. S</w:t>
      </w:r>
      <w:r w:rsidRPr="00224AD7">
        <w:rPr>
          <w:rFonts w:cs="Times New Roman" w:hAnsi="Times New Roman" w:ascii="Times New Roman"/>
          <w:sz w:val="24"/>
          <w:szCs w:val="24"/>
        </w:rPr>
        <w:t xml:space="preserve">tečajnog zakona </w:t>
      </w:r>
      <w:r w:rsidR="007034E6">
        <w:rPr>
          <w:rFonts w:cs="Times New Roman" w:hAnsi="Times New Roman" w:ascii="Times New Roman"/>
          <w:sz w:val="24"/>
          <w:szCs w:val="24"/>
        </w:rPr>
        <w:t>(nar. nov.br. 71/15: dalje – SZ) u svezi čl. 23.</w:t>
      </w:r>
      <w:r w:rsidRPr="00224AD7">
        <w:rPr>
          <w:rFonts w:cs="Times New Roman" w:hAnsi="Times New Roman" w:ascii="Times New Roman"/>
          <w:sz w:val="24"/>
          <w:szCs w:val="24"/>
        </w:rPr>
        <w:t xml:space="preserve"> ZSP-a te je odlučeno kao pod </w:t>
      </w:r>
      <w:proofErr w:type="spellStart"/>
      <w:r w:rsidRPr="00224AD7">
        <w:rPr>
          <w:rFonts w:cs="Times New Roman" w:hAnsi="Times New Roman" w:ascii="Times New Roman"/>
          <w:sz w:val="24"/>
          <w:szCs w:val="24"/>
        </w:rPr>
        <w:t>točk</w:t>
      </w:r>
      <w:proofErr w:type="spellEnd"/>
      <w:r w:rsidRPr="00224AD7">
        <w:rPr>
          <w:rFonts w:cs="Times New Roman" w:hAnsi="Times New Roman" w:ascii="Times New Roman"/>
          <w:sz w:val="24"/>
          <w:szCs w:val="24"/>
        </w:rPr>
        <w:t xml:space="preserve">. I. izreke. </w:t>
      </w:r>
    </w:p>
    <w:p w:rsidRDefault="008612B5" w:rsidP="00424085" w:rsidR="008612B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2B5" w:rsidP="00987925" w:rsidR="008612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4AD7">
        <w:rPr>
          <w:rFonts w:cs="Times New Roman" w:hAnsi="Times New Roman" w:ascii="Times New Roman"/>
          <w:sz w:val="24"/>
          <w:szCs w:val="24"/>
        </w:rPr>
        <w:t xml:space="preserve">Visinu troškova sud je odredio u paušalom iznosu </w:t>
      </w:r>
      <w:r w:rsidR="00224AD7">
        <w:rPr>
          <w:rFonts w:cs="Times New Roman" w:hAnsi="Times New Roman" w:ascii="Times New Roman"/>
          <w:sz w:val="24"/>
          <w:szCs w:val="24"/>
        </w:rPr>
        <w:t>i to minimalnu visinu n</w:t>
      </w:r>
      <w:r w:rsidR="007034E6">
        <w:rPr>
          <w:rFonts w:cs="Times New Roman" w:hAnsi="Times New Roman" w:ascii="Times New Roman"/>
          <w:sz w:val="24"/>
          <w:szCs w:val="24"/>
        </w:rPr>
        <w:t>a</w:t>
      </w:r>
      <w:r w:rsidR="00224AD7">
        <w:rPr>
          <w:rFonts w:cs="Times New Roman" w:hAnsi="Times New Roman" w:ascii="Times New Roman"/>
          <w:sz w:val="24"/>
          <w:szCs w:val="24"/>
        </w:rPr>
        <w:t>grade za povjerenika utvrđenu odredbom čl. 8. Uredbe o kriterijima i</w:t>
      </w:r>
      <w:r w:rsidR="007034E6">
        <w:rPr>
          <w:rFonts w:cs="Times New Roman" w:hAnsi="Times New Roman" w:ascii="Times New Roman"/>
          <w:sz w:val="24"/>
          <w:szCs w:val="24"/>
        </w:rPr>
        <w:t xml:space="preserve"> </w:t>
      </w:r>
      <w:r w:rsidR="00224AD7">
        <w:rPr>
          <w:rFonts w:cs="Times New Roman" w:hAnsi="Times New Roman" w:ascii="Times New Roman"/>
          <w:sz w:val="24"/>
          <w:szCs w:val="24"/>
        </w:rPr>
        <w:t>načinu obračuna i plaćanju nagrade povjerenicima u postupku stečaja potrošača (nar. nov.br. 13/16) kao i očekivanih troškova povjerenika vezanih uz zatvaranje računa p</w:t>
      </w:r>
      <w:r w:rsidR="007034E6">
        <w:rPr>
          <w:rFonts w:cs="Times New Roman" w:hAnsi="Times New Roman" w:ascii="Times New Roman"/>
          <w:sz w:val="24"/>
          <w:szCs w:val="24"/>
        </w:rPr>
        <w:t>otrošača te otvaranje transakci</w:t>
      </w:r>
      <w:r w:rsidR="00224AD7">
        <w:rPr>
          <w:rFonts w:cs="Times New Roman" w:hAnsi="Times New Roman" w:ascii="Times New Roman"/>
          <w:sz w:val="24"/>
          <w:szCs w:val="24"/>
        </w:rPr>
        <w:t>j</w:t>
      </w:r>
      <w:r w:rsidR="007034E6">
        <w:rPr>
          <w:rFonts w:cs="Times New Roman" w:hAnsi="Times New Roman" w:ascii="Times New Roman"/>
          <w:sz w:val="24"/>
          <w:szCs w:val="24"/>
        </w:rPr>
        <w:t>s</w:t>
      </w:r>
      <w:r w:rsidR="00224AD7">
        <w:rPr>
          <w:rFonts w:cs="Times New Roman" w:hAnsi="Times New Roman" w:ascii="Times New Roman"/>
          <w:sz w:val="24"/>
          <w:szCs w:val="24"/>
        </w:rPr>
        <w:t xml:space="preserve">kog računa, izrade pečata i sličnih očekivanih troškova rada povjerenika. </w:t>
      </w: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987925" w:rsidR="00224A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odlučio kao u izreci zaključka pod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točk</w:t>
      </w:r>
      <w:proofErr w:type="spellEnd"/>
      <w:r>
        <w:rPr>
          <w:rFonts w:cs="Times New Roman" w:hAnsi="Times New Roman" w:ascii="Times New Roman"/>
          <w:sz w:val="24"/>
          <w:szCs w:val="24"/>
        </w:rPr>
        <w:t>. II. i III.  na temelju čl. 45.st. 2. do 4. ZSP-a, a točka IV. izreke se temelji na čl. 114.st.5. SZ-a u svezi čl. 23. ZSP-a.</w:t>
      </w: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Slavonskom Brodu, dana </w:t>
      </w:r>
      <w:r w:rsidR="007034E6">
        <w:rPr>
          <w:rFonts w:cs="Times New Roman" w:hAnsi="Times New Roman" w:ascii="Times New Roman"/>
          <w:sz w:val="24"/>
          <w:szCs w:val="24"/>
        </w:rPr>
        <w:t>29. kolovoz</w:t>
      </w:r>
      <w:r w:rsidR="00987925">
        <w:rPr>
          <w:rFonts w:cs="Times New Roman" w:hAnsi="Times New Roman" w:ascii="Times New Roman"/>
          <w:sz w:val="24"/>
          <w:szCs w:val="24"/>
        </w:rPr>
        <w:t>a</w:t>
      </w:r>
      <w:r w:rsidR="007034E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2017.godine</w:t>
      </w:r>
    </w:p>
    <w:p w:rsidRDefault="00224AD7" w:rsidP="00424085" w:rsidR="00224A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224AD7" w:rsidP="00424085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Marina Vučetić</w:t>
      </w:r>
    </w:p>
    <w:p w:rsidRDefault="00224AD7" w:rsidP="00424085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pravnik lijek (čl. 27.st. 7 zakona o stečaju potrošača)</w:t>
      </w:r>
    </w:p>
    <w:p w:rsidRDefault="007034E6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4AD7" w:rsidP="00424085" w:rsidR="00224AD7" w:rsidRP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24AD7" w:rsidP="00424085" w:rsidR="00224AD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 w:rsidRP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424085" w:rsidR="00224AD7" w:rsidRP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80019" w:rsidP="00424085" w:rsidR="00280019" w:rsidRPr="0028001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19" w:rsidP="00424085" w:rsidR="00280019">
      <w:pPr>
        <w:spacing w:lineRule="auto" w:line="240" w:after="0"/>
        <w:jc w:val="center"/>
      </w:pPr>
    </w:p>
    <w:p w:rsidRDefault="00280019" w:rsidP="00424085" w:rsidR="00280019">
      <w:pPr>
        <w:spacing w:lineRule="auto" w:line="240" w:after="0"/>
        <w:jc w:val="center"/>
      </w:pPr>
    </w:p>
    <w:sectPr w:rsidR="002800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2061"/>
    <w:multiLevelType w:val="hybridMultilevel"/>
    <w:tmpl w:val="3ED6ED70"/>
    <w:lvl w:tplc="C8C029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325AEA"/>
    <w:multiLevelType w:val="hybridMultilevel"/>
    <w:tmpl w:val="BC6C18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877D8D"/>
    <w:multiLevelType w:val="hybridMultilevel"/>
    <w:tmpl w:val="5F40B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019"/>
    <w:rsid w:val="00087D5D"/>
    <w:rsid w:val="00224AD7"/>
    <w:rsid w:val="00275CB5"/>
    <w:rsid w:val="00280019"/>
    <w:rsid w:val="00424085"/>
    <w:rsid w:val="0049711B"/>
    <w:rsid w:val="00564657"/>
    <w:rsid w:val="007034E6"/>
    <w:rsid w:val="008612B5"/>
    <w:rsid w:val="00960084"/>
    <w:rsid w:val="00987925"/>
    <w:rsid w:val="00A24959"/>
    <w:rsid w:val="00AF7547"/>
    <w:rsid w:val="00BD0AD6"/>
    <w:rsid w:val="00C515F5"/>
    <w:rsid w:val="00CA1559"/>
    <w:rsid w:val="00CC640F"/>
    <w:rsid w:val="00CE5135"/>
    <w:rsid w:val="00E0168B"/>
    <w:rsid w:val="00FA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0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0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3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Sp-1/2017-2</izvorni_sadrzaj>
    <derivirana_varijabla naziv="DomainObject.Oznaka_1">Sp-1/2017-2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Vučetić</izvorni_sadrzaj>
    <derivirana_varijabla naziv="DomainObject.DonositeljOdluke.Prezime_1">Vučetić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Ured 33</izvorni_sadrzaj>
    <derivirana_varijabla naziv="DomainObject.Predmet.Referada.Prostorija.Naziv_1">Ured 33</derivirana_varijabla>
  </DomainObject.Predmet.Referada.Prostorija.Naziv>
  <DomainObject.Predmet.Referada.Prostorija.Oznaka>
    <izvorni_sadrzaj>Ured 33</izvorni_sadrzaj>
    <derivirana_varijabla naziv="DomainObject.Predmet.Referada.Prostorija.Oznaka_1">Ured 33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Marina Vučetić</izvorni_sadrzaj>
    <derivirana_varijabla naziv="DomainObject.Predmet.Referada.Sudac_1">Marina Vučetić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Andrija Jurišić</izvorni_sadrzaj>
    <derivirana_varijabla naziv="DomainObject.Predmet.StrankaFormated_1">  Andrija Jurišić</derivirana_varijabla>
  </DomainObject.Predmet.StrankaFormated>
  <DomainObject.Predmet.StrankaFormatedOIB>
    <izvorni_sadrzaj>  Andrija Jurišić, OIB 24678508260</izvorni_sadrzaj>
    <derivirana_varijabla naziv="DomainObject.Predmet.StrankaFormatedOIB_1">  Andrija Jurišić, OIB 24678508260</derivirana_varijabla>
  </DomainObject.Predmet.StrankaFormatedOIB>
  <DomainObject.Predmet.StrankaFormatedWithAdress>
    <izvorni_sadrzaj> Andrija Jurišić, Mašić 215, 35428 Mašić</izvorni_sadrzaj>
    <derivirana_varijabla naziv="DomainObject.Predmet.StrankaFormatedWithAdress_1"> Andrija Jurišić, Mašić 215, 35428 Mašić</derivirana_varijabla>
  </DomainObject.Predmet.StrankaFormatedWithAdress>
  <DomainObject.Predmet.StrankaFormatedWithAdressOIB>
    <izvorni_sadrzaj> Andrija Jurišić, OIB 24678508260, Mašić 215, 35428 Mašić</izvorni_sadrzaj>
    <derivirana_varijabla naziv="DomainObject.Predmet.StrankaFormatedWithAdressOIB_1"> Andrija Jurišić, OIB 24678508260, Mašić 215, 35428 Mašić</derivirana_varijabla>
  </DomainObject.Predmet.StrankaFormatedWithAdressOIB>
  <DomainObject.Predmet.StrankaWithAdress>
    <izvorni_sadrzaj>Andrija Jurišić Mašić 215,35428 Mašić</izvorni_sadrzaj>
    <derivirana_varijabla naziv="DomainObject.Predmet.StrankaWithAdress_1">Andrija Jurišić Mašić 215,35428 Mašić</derivirana_varijabla>
  </DomainObject.Predmet.StrankaWithAdress>
  <DomainObject.Predmet.StrankaWithAdressOIB>
    <izvorni_sadrzaj>Andrija Jurišić, OIB 24678508260, Mašić 215,35428 Mašić</izvorni_sadrzaj>
    <derivirana_varijabla naziv="DomainObject.Predmet.StrankaWithAdressOIB_1">Andrija Jurišić, OIB 24678508260, Mašić 215,35428 Mašić</derivirana_varijabla>
  </DomainObject.Predmet.StrankaWithAdressOIB>
  <DomainObject.Predmet.StrankaNazivFormated>
    <izvorni_sadrzaj>Andrija Jurišić</izvorni_sadrzaj>
    <derivirana_varijabla naziv="DomainObject.Predmet.StrankaNazivFormated_1">Andrija Jurišić</derivirana_varijabla>
  </DomainObject.Predmet.StrankaNazivFormated>
  <DomainObject.Predmet.StrankaNazivFormatedOIB>
    <izvorni_sadrzaj>Andrija Jurišić, OIB 24678508260</izvorni_sadrzaj>
    <derivirana_varijabla naziv="DomainObject.Predmet.StrankaNazivFormatedOIB_1">Andrija Jurišić, OIB 24678508260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Mladenka Cvijanović</izvorni_sadrzaj>
    <derivirana_varijabla naziv="DomainObject.Predmet.Zapisnicar_1">Mladenka Cvijanović</derivirana_varijabla>
  </DomainObject.Predmet.Zapisnicar>
  <DomainObject.Predmet.StrankaListFormated>
    <izvorni_sadrzaj>
      <item>Andrija Jurišić</item>
    </izvorni_sadrzaj>
    <derivirana_varijabla naziv="DomainObject.Predmet.StrankaListFormated_1">
      <item>Andrija Jurišić</item>
    </derivirana_varijabla>
  </DomainObject.Predmet.StrankaListFormated>
  <DomainObject.Predmet.StrankaListFormatedOIB>
    <izvorni_sadrzaj>
      <item>Andrija Jurišić, OIB 24678508260</item>
    </izvorni_sadrzaj>
    <derivirana_varijabla naziv="DomainObject.Predmet.StrankaListFormatedOIB_1">
      <item>Andrija Jurišić, OIB 24678508260</item>
    </derivirana_varijabla>
  </DomainObject.Predmet.StrankaListFormatedOIB>
  <DomainObject.Predmet.StrankaListFormatedWithAdress>
    <izvorni_sadrzaj>
      <item>Andrija Jurišić, Mašić 215, 35428 Mašić</item>
    </izvorni_sadrzaj>
    <derivirana_varijabla naziv="DomainObject.Predmet.StrankaListFormatedWithAdress_1">
      <item>Andrija Jurišić, Mašić 215, 35428 Mašić</item>
    </derivirana_varijabla>
  </DomainObject.Predmet.StrankaListFormatedWithAdress>
  <DomainObject.Predmet.StrankaListFormatedWithAdressOIB>
    <izvorni_sadrzaj>
      <item>Andrija Jurišić, OIB 24678508260, Mašić 215, 35428 Mašić</item>
    </izvorni_sadrzaj>
    <derivirana_varijabla naziv="DomainObject.Predmet.StrankaListFormatedWithAdressOIB_1">
      <item>Andrija Jurišić, OIB 24678508260, Mašić 215, 35428 Mašić</item>
    </derivirana_varijabla>
  </DomainObject.Predmet.StrankaListFormatedWithAdressOIB>
  <DomainObject.Predmet.StrankaListNazivFormated>
    <izvorni_sadrzaj>
      <item>Andrija Jurišić</item>
    </izvorni_sadrzaj>
    <derivirana_varijabla naziv="DomainObject.Predmet.StrankaListNazivFormated_1">
      <item>Andrija Jurišić</item>
    </derivirana_varijabla>
  </DomainObject.Predmet.StrankaListNazivFormated>
  <DomainObject.Predmet.StrankaListNazivFormatedOIB>
    <izvorni_sadrzaj>
      <item>Andrija Jurišić, OIB 24678508260</item>
    </izvorni_sadrzaj>
    <derivirana_varijabla naziv="DomainObject.Predmet.StrankaListNazivFormatedOIB_1">
      <item>Andrija Jurišić, OIB 24678508260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Sp-1/2017-2</izvorni_sadrzaj>
    <derivirana_varijabla naziv="DomainObject.PoslovniBrojDokumenta_1">Sp-1/2017-2</derivirana_varijabla>
  </DomainObject.PoslovniBrojDokumenta>
  <DomainObject.Predmet.StrankaIDrugi>
    <izvorni_sadrzaj>Andrija Jurišić</izvorni_sadrzaj>
    <derivirana_varijabla naziv="DomainObject.Predmet.StrankaIDrugi_1">Andrija Jurišić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Andrija Jurišić, OIB 24678508260, Mašić 215, 35428 Mašić</izvorni_sadrzaj>
    <derivirana_varijabla naziv="DomainObject.Predmet.StrankaIDrugiAdressOIB_1">Andrija Jurišić, OIB 24678508260, Mašić 215, 35428 Mašić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Jurišić</item>
    </izvorni_sadrzaj>
    <derivirana_varijabla naziv="DomainObject.Predmet.SudioniciListNaziv_1">
      <item>Andrija Jurišić</item>
    </derivirana_varijabla>
  </DomainObject.Predmet.SudioniciListNaziv>
  <DomainObject.Predmet.SudioniciListAdressOIB>
    <izvorni_sadrzaj>
      <item>Andrija Jurišić, OIB 24678508260, Mašić 215,35428 Mašić</item>
    </izvorni_sadrzaj>
    <derivirana_varijabla naziv="DomainObject.Predmet.SudioniciListAdressOIB_1">
      <item>Andrija Jurišić, OIB 24678508260, Mašić 215,35428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24678508260</item>
    </izvorni_sadrzaj>
    <derivirana_varijabla naziv="DomainObject.Predmet.SudioniciListNazivOIB_1">
      <item>, OIB 24678508260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2486</properties:Characters>
  <properties:Lines>83</properties:Lines>
  <properties:Paragraphs>26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2017-08-29T05:50:00Z</dcterms:created>
  <dc:creator>Marina Vučetić</dc:creator>
  <cp:lastModifiedBy>Mladenka Cvijanović</cp:lastModifiedBy>
  <cp:lastPrinted>2017-08-30T09:29:00Z</cp:lastPrinted>
  <dcterms:modified xmlns:xsi="http://www.w3.org/2001/XMLSchema-instance" xsi:type="dcterms:W3CDTF">2017-08-30T09:30:00Z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Sp-1/2017-2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