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00c7" w14:paraId="74f00c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B0246">
        <w:t>MOTUVUN</w:t>
      </w:r>
      <w:r w:rsidR="00BC5638">
        <w:t>,</w:t>
      </w:r>
      <w:r w:rsidR="005B0246">
        <w:t xml:space="preserve"> d.o.o., Ivana pl. Zajca 9, Split, OIB: 42653126398</w:t>
      </w:r>
      <w:r w:rsidR="00634348">
        <w:rPr>
          <w:lang w:val="hr-HR"/>
        </w:rPr>
        <w:t xml:space="preserve">, dana </w:t>
      </w:r>
      <w:r w:rsidR="0013701E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B0246">
        <w:t>MOTUVUN</w:t>
      </w:r>
      <w:r w:rsidR="00BC5638">
        <w:t>,</w:t>
      </w:r>
      <w:r w:rsidR="005B0246">
        <w:t xml:space="preserve"> d.o.o., Ivana pl. Zajca 9, Split, OIB: 42653126398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13701E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13701E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3701E">
        <w:rPr>
          <w:lang w:val="hr-HR"/>
        </w:rPr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B0246">
        <w:t>MOTUVUN</w:t>
      </w:r>
      <w:r w:rsidR="00BC5638">
        <w:t>,</w:t>
      </w:r>
      <w:r w:rsidR="005B0246">
        <w:t xml:space="preserve"> d.o.o., Ivana pl. Zajca 9, Split, OIB: 42653126398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B0246">
        <w:t>MOTUVUN</w:t>
      </w:r>
      <w:r w:rsidR="00BC5638">
        <w:t>,</w:t>
      </w:r>
      <w:r w:rsidR="005B0246">
        <w:t xml:space="preserve"> d.o.o., Ivana pl. Zajca 9, Split, OIB: 42653126398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0246">
        <w:rPr>
          <w:lang w:val="hr-HR"/>
        </w:rPr>
        <w:t>1569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B0246">
        <w:rPr>
          <w:lang w:val="hr-HR"/>
        </w:rPr>
        <w:t>347.644,63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BC5638">
        <w:rPr>
          <w:lang w:val="hr-HR"/>
        </w:rPr>
        <w:t>5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3701E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13701E" w:rsidP="0013701E" w:rsidR="0013701E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13701E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7E9" w:rsidRPr="006507E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BC5638">
      <w:t>.</w:t>
    </w:r>
    <w:r w:rsidR="00E6013F">
      <w:t>St-</w:t>
    </w:r>
    <w:r w:rsidR="005B0246">
      <w:t>632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B0246">
      <w:t>632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3701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507E9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C5638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68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MOTOVUN, trgovina i putnička agencija, d.o.o.</izvorni_sadrzaj>
    <derivirana_varijabla naziv="DomainObject.Predmet.ProtustrankaFormated_1">  MOTOVUN, trgovina i putnička agencija, d.o.o.</derivirana_varijabla>
  </DomainObject.Predmet.ProtustrankaFormated>
  <DomainObject.Predmet.ProtustrankaFormatedOIB>
    <izvorni_sadrzaj>  MOTOVUN, trgovina i putnička agencija, d.o.o., OIB 42653126398</izvorni_sadrzaj>
    <derivirana_varijabla naziv="DomainObject.Predmet.ProtustrankaFormatedOIB_1">  MOTOVUN, trgovina i putnička agencija, d.o.o., OIB 42653126398</derivirana_varijabla>
  </DomainObject.Predmet.ProtustrankaFormatedOIB>
  <DomainObject.Predmet.ProtustrankaFormatedWithAdress>
    <izvorni_sadrzaj> MOTOVUN, trgovina i putnička agencija, d.o.o., Ivana pl. Zajca 9, 21000 Split</izvorni_sadrzaj>
    <derivirana_varijabla naziv="DomainObject.Predmet.ProtustrankaFormatedWithAdress_1"> MOTOVUN, trgovina i putnička agencija, d.o.o., Ivana pl. Zajca 9, 21000 Split</derivirana_varijabla>
  </DomainObject.Predmet.ProtustrankaFormatedWithAdress>
  <DomainObject.Predmet.ProtustrankaFormatedWithAdressOIB>
    <izvorni_sadrzaj> MOTOVUN, trgovina i putnička agencija, d.o.o., OIB 42653126398, Ivana pl. Zajca 9, 21000 Split</izvorni_sadrzaj>
    <derivirana_varijabla naziv="DomainObject.Predmet.ProtustrankaFormatedWithAdressOIB_1"> MOTOVUN, trgovina i putnička agencija, d.o.o., OIB 42653126398, Ivana pl. Zajca 9, 21000 Split</derivirana_varijabla>
  </DomainObject.Predmet.ProtustrankaFormatedWithAdressOIB>
  <DomainObject.Predmet.ProtustrankaWithAdress>
    <izvorni_sadrzaj>MOTOVUN, trgovina i putnička agencija, d.o.o. Ivana pl. Zajca 9, 21000 Split</izvorni_sadrzaj>
    <derivirana_varijabla naziv="DomainObject.Predmet.ProtustrankaWithAdress_1">MOTOVUN, trgovina i putnička agencija, d.o.o. Ivana pl. Zajca 9, 21000 Split</derivirana_varijabla>
  </DomainObject.Predmet.ProtustrankaWithAdress>
  <DomainObject.Predmet.ProtustrankaWithAdressOIB>
    <izvorni_sadrzaj>MOTOVUN, trgovina i putnička agencija, d.o.o., OIB 42653126398, Ivana pl. Zajca 9, 21000 Split</izvorni_sadrzaj>
    <derivirana_varijabla naziv="DomainObject.Predmet.ProtustrankaWithAdressOIB_1">MOTOVUN, trgovina i putnička agencija, d.o.o., OIB 42653126398, Ivana pl. Zajca 9, 21000 Split</derivirana_varijabla>
  </DomainObject.Predmet.ProtustrankaWithAdressOIB>
  <DomainObject.Predmet.ProtustrankaNazivFormated>
    <izvorni_sadrzaj>MOTOVUN, trgovina i putnička agencija, d.o.o.</izvorni_sadrzaj>
    <derivirana_varijabla naziv="DomainObject.Predmet.ProtustrankaNazivFormated_1">MOTOVUN, trgovina i putnička agencija, d.o.o.</derivirana_varijabla>
  </DomainObject.Predmet.ProtustrankaNazivFormated>
  <DomainObject.Predmet.ProtustrankaNazivFormatedOIB>
    <izvorni_sadrzaj>MOTOVUN, trgovina i putnička agencija, d.o.o., OIB 42653126398</izvorni_sadrzaj>
    <derivirana_varijabla naziv="DomainObject.Predmet.ProtustrankaNazivFormatedOIB_1">MOTOVUN, trgovina i putnička agencija, d.o.o., OIB 42653126398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347644.63</izvorni_sadrzaj>
    <derivirana_varijabla naziv="DomainObject.Predmet.TrenutnaVrijednost_1">347644.63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MOTOVUN, trgovina i putnička agencija, d.o.o.</item>
    </izvorni_sadrzaj>
    <derivirana_varijabla naziv="DomainObject.Predmet.ProtuStrankaListFormated_1">
      <item>MOTOVUN, trgovina i putnička agencija, d.o.o.</item>
    </derivirana_varijabla>
  </DomainObject.Predmet.ProtuStrankaListFormated>
  <DomainObject.Predmet.ProtuStrankaListFormatedOIB>
    <izvorni_sadrzaj>
      <item>MOTOVUN, trgovina i putnička agencija, d.o.o., OIB 42653126398</item>
    </izvorni_sadrzaj>
    <derivirana_varijabla naziv="DomainObject.Predmet.ProtuStrankaListFormatedOIB_1">
      <item>MOTOVUN, trgovina i putnička agencija, d.o.o., OIB 42653126398</item>
    </derivirana_varijabla>
  </DomainObject.Predmet.ProtuStrankaListFormatedOIB>
  <DomainObject.Predmet.ProtuStrankaListFormatedWithAdress>
    <izvorni_sadrzaj>
      <item>MOTOVUN, trgovina i putnička agencija, d.o.o., Ivana pl. Zajca 9, 21000 Split</item>
    </izvorni_sadrzaj>
    <derivirana_varijabla naziv="DomainObject.Predmet.ProtuStrankaListFormatedWithAdress_1">
      <item>MOTOVUN, trgovina i putnička agencija, d.o.o., Ivana pl. Zajca 9, 21000 Split</item>
    </derivirana_varijabla>
  </DomainObject.Predmet.ProtuStrankaListFormatedWithAdress>
  <DomainObject.Predmet.ProtuStrankaListFormatedWithAdressOIB>
    <izvorni_sadrzaj>
      <item>MOTOVUN, trgovina i putnička agencija, d.o.o., OIB 42653126398, Ivana pl. Zajca 9, 21000 Split</item>
    </izvorni_sadrzaj>
    <derivirana_varijabla naziv="DomainObject.Predmet.ProtuStrankaListFormatedWithAdressOIB_1">
      <item>MOTOVUN, trgovina i putnička agencija, d.o.o., OIB 42653126398, Ivana pl. Zajca 9, 21000 Split</item>
    </derivirana_varijabla>
  </DomainObject.Predmet.ProtuStrankaListFormatedWithAdressOIB>
  <DomainObject.Predmet.ProtuStrankaListNazivFormated>
    <izvorni_sadrzaj>
      <item>MOTOVUN, trgovina i putnička agencija, d.o.o.</item>
    </izvorni_sadrzaj>
    <derivirana_varijabla naziv="DomainObject.Predmet.ProtuStrankaListNazivFormated_1">
      <item>MOTOVUN, trgovina i putnička agencija, d.o.o.</item>
    </derivirana_varijabla>
  </DomainObject.Predmet.ProtuStrankaListNazivFormated>
  <DomainObject.Predmet.ProtuStrankaListNazivFormatedOIB>
    <izvorni_sadrzaj>
      <item>MOTOVUN, trgovina i putnička agencija, d.o.o., OIB 42653126398</item>
    </izvorni_sadrzaj>
    <derivirana_varijabla naziv="DomainObject.Predmet.ProtuStrankaListNazivFormatedOIB_1">
      <item>MOTOVUN, trgovina i putnička agencija, d.o.o., OIB 42653126398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MOTOVUN, trgovina i putnička agencija, d.o.o.</izvorni_sadrzaj>
    <derivirana_varijabla naziv="DomainObject.Predmet.ProtustrankaIDrugi_1">MOTOVUN, trgovina i putnička agencija,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MOTOVUN, trgovina i putnička agencija, d.o.o., OIB 42653126398, Ivana pl. Zajca 9, 21000 Split</izvorni_sadrzaj>
    <derivirana_varijabla naziv="DomainObject.Predmet.ProtustrankaIDrugiAdressOIB_1">MOTOVUN, trgovina i putnička agencija, d.o.o., OIB 42653126398, Ivana pl. Zajca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MOTOVUN, trgovina i putnička agencija, d.o.o.</item>
      <item>FINANCIJSKA AGENCIJA, RC SPLIT</item>
    </izvorni_sadrzaj>
    <derivirana_varijabla naziv="DomainObject.Predmet.SudioniciListNaziv_1">
      <item>MOTOVUN, trgovina i putnička agencija, d.o.o.</item>
      <item>FINANCIJSKA AGENCIJA, RC SPLIT</item>
    </derivirana_varijabla>
  </DomainObject.Predmet.SudioniciListNaziv>
  <DomainObject.Predmet.SudioniciListAdressOIB>
    <izvorni_sadrzaj>
      <item>MOTOVUN, trgovina i putnička agencija, d.o.o., OIB 42653126398, Ivana pl. Zajca 9,21000 Split</item>
      <item>FINANCIJSKA AGENCIJA, RC SPLIT, OIB 85821130368, Mažuranićevo šetalište 24 b,21000 Split</item>
    </izvorni_sadrzaj>
    <derivirana_varijabla naziv="DomainObject.Predmet.SudioniciListAdressOIB_1">
      <item>MOTOVUN, trgovina i putnička agencija, d.o.o., OIB 42653126398, Ivana pl. Zajca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42653126398</item>
      <item>, OIB 85821130368</item>
    </izvorni_sadrzaj>
    <derivirana_varijabla naziv="DomainObject.Predmet.SudioniciListNazivOIB_1">
      <item>, OIB 42653126398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75F44-FAF0-4DAE-B0B6-52ADAC62C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4101</properties:Characters>
  <properties:Lines>113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2016-05-16T07:59:00Z</cp:lastPrinted>
  <dcterms:modified xmlns:xsi="http://www.w3.org/2001/XMLSchema-instance" xsi:type="dcterms:W3CDTF">2016-05-16T11:20:00Z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