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03b8" w14:paraId="e2803b8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951112" w:rsidR="00951112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1112" w:rsidP="00951112" w:rsidR="00951112">
      <w:pPr>
        <w:ind w:firstLine="708"/>
        <w:rPr>
          <w:noProof/>
          <w:lang w:eastAsia="hr-HR" w:val="hr-HR"/>
        </w:rPr>
      </w:pPr>
    </w:p>
    <w:p w:rsidRDefault="00951112" w:rsidP="00951112" w:rsidR="00951112">
      <w:pPr>
        <w:ind w:firstLine="708"/>
        <w:rPr>
          <w:noProof/>
          <w:lang w:eastAsia="hr-HR" w:val="hr-HR"/>
        </w:rPr>
      </w:pPr>
    </w:p>
    <w:p w:rsidRDefault="00951112" w:rsidP="00951112" w:rsidR="00951112">
      <w:pPr>
        <w:ind w:firstLine="708"/>
        <w:rPr>
          <w:noProof/>
          <w:lang w:eastAsia="hr-HR" w:val="hr-HR"/>
        </w:rPr>
      </w:pPr>
    </w:p>
    <w:p w:rsidRDefault="00951112" w:rsidP="00951112" w:rsidR="00951112">
      <w:pPr>
        <w:ind w:firstLine="708"/>
        <w:rPr>
          <w:noProof/>
          <w:lang w:eastAsia="hr-HR" w:val="hr-HR"/>
        </w:rPr>
      </w:pPr>
    </w:p>
    <w:p w:rsidRDefault="004777B1" w:rsidP="00951112" w:rsidR="00403F01" w:rsidRPr="00951112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2111B">
        <w:t>AUTO PEKO d.o.o., Kralja Petra Krešimira IV 32, Makarska, OIB: 52598323406</w:t>
      </w:r>
      <w:r w:rsidR="00634348">
        <w:rPr>
          <w:lang w:val="hr-HR"/>
        </w:rPr>
        <w:t xml:space="preserve">, dana </w:t>
      </w:r>
      <w:r w:rsidR="00951112">
        <w:rPr>
          <w:lang w:val="hr-HR"/>
        </w:rPr>
        <w:t>24.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951112" w:rsidP="00951112" w:rsidR="00951112">
      <w:pPr>
        <w:jc w:val="both"/>
        <w:rPr>
          <w:rFonts w:eastAsia="Arial Unicode MS"/>
          <w:lang w:val="hr-HR"/>
        </w:rPr>
      </w:pPr>
    </w:p>
    <w:p w:rsidRDefault="00951112" w:rsidP="00951112" w:rsidR="00634348" w:rsidRPr="00951112">
      <w:pPr>
        <w:jc w:val="both"/>
        <w:rPr>
          <w:szCs w:val="20"/>
          <w:lang w:eastAsia="hr-HR" w:val="en-AU"/>
        </w:rPr>
      </w:pPr>
      <w:r w:rsidRPr="00951112">
        <w:rPr>
          <w:rFonts w:eastAsia="Arial Unicode MS"/>
          <w:lang w:val="hr-HR"/>
        </w:rPr>
        <w:t>I.</w:t>
      </w:r>
      <w:r>
        <w:rPr>
          <w:lang w:val="hr-HR"/>
        </w:rPr>
        <w:t xml:space="preserve"> </w:t>
      </w:r>
      <w:r w:rsidR="00634348" w:rsidRPr="00951112">
        <w:rPr>
          <w:lang w:val="hr-HR"/>
        </w:rPr>
        <w:t xml:space="preserve">Otvara se </w:t>
      </w:r>
      <w:r w:rsidR="00634348" w:rsidRPr="00951112">
        <w:rPr>
          <w:szCs w:val="20"/>
          <w:lang w:eastAsia="hr-HR" w:val="en-AU"/>
        </w:rPr>
        <w:t>skraćeni stečajni postupak nad dužnikom</w:t>
      </w:r>
      <w:r w:rsidR="006A1A9F" w:rsidRPr="00951112">
        <w:rPr>
          <w:szCs w:val="20"/>
          <w:lang w:eastAsia="hr-HR" w:val="en-AU"/>
        </w:rPr>
        <w:t xml:space="preserve"> </w:t>
      </w:r>
      <w:r w:rsidR="00F2111B">
        <w:t>AUTO PEKO d.o.o., Kralja Petra Krešimira IV 32, Makarska, OIB: 52598323406</w:t>
      </w:r>
      <w:r w:rsidR="00EA12B2" w:rsidRPr="00951112">
        <w:rPr>
          <w:szCs w:val="20"/>
          <w:lang w:eastAsia="hr-HR" w:val="en-AU"/>
        </w:rPr>
        <w:t>.</w:t>
      </w:r>
      <w:r w:rsidR="00634348" w:rsidRPr="00951112">
        <w:rPr>
          <w:szCs w:val="20"/>
          <w:lang w:eastAsia="hr-HR" w:val="en-AU"/>
        </w:rPr>
        <w:t xml:space="preserve"> Skraćeni stečajni postupak je otvoren da</w:t>
      </w:r>
      <w:r w:rsidR="002D3D3D" w:rsidRPr="00951112">
        <w:rPr>
          <w:szCs w:val="20"/>
          <w:lang w:eastAsia="hr-HR" w:val="en-AU"/>
        </w:rPr>
        <w:t xml:space="preserve">na </w:t>
      </w:r>
      <w:r>
        <w:rPr>
          <w:szCs w:val="20"/>
          <w:lang w:eastAsia="hr-HR" w:val="en-AU"/>
        </w:rPr>
        <w:t>24. ožujka 2017</w:t>
      </w:r>
      <w:r w:rsidR="002D3D3D" w:rsidRPr="00951112">
        <w:rPr>
          <w:szCs w:val="20"/>
          <w:lang w:eastAsia="hr-HR" w:val="en-AU"/>
        </w:rPr>
        <w:t xml:space="preserve">. godine u </w:t>
      </w:r>
      <w:r>
        <w:rPr>
          <w:szCs w:val="20"/>
          <w:lang w:eastAsia="hr-HR" w:val="en-AU"/>
        </w:rPr>
        <w:t>09</w:t>
      </w:r>
      <w:r w:rsidR="00B32A5D" w:rsidRPr="00951112">
        <w:rPr>
          <w:szCs w:val="20"/>
          <w:lang w:eastAsia="hr-HR" w:val="en-AU"/>
        </w:rPr>
        <w:t>.00</w:t>
      </w:r>
      <w:r w:rsidR="00634348" w:rsidRPr="00951112">
        <w:rPr>
          <w:szCs w:val="20"/>
          <w:lang w:eastAsia="hr-HR" w:val="en-AU"/>
        </w:rPr>
        <w:t xml:space="preserve"> sati</w:t>
      </w:r>
      <w:r w:rsidR="00664952" w:rsidRPr="00951112">
        <w:rPr>
          <w:szCs w:val="20"/>
          <w:lang w:eastAsia="hr-HR" w:val="en-AU"/>
        </w:rPr>
        <w:t>,</w:t>
      </w:r>
      <w:r w:rsidR="00634348" w:rsidRPr="00951112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951112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51112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26E9B">
        <w:t>Domagoj Repač, Đorđićeva 24, Zagreb, OIB: 24977406612.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51112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2111B">
        <w:t>AUTO PEKO d.o.o., Kralja Petra Krešimira IV 32, Makarska, OIB: 52598323406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951112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2111B">
        <w:rPr>
          <w:lang w:val="hr-HR"/>
        </w:rPr>
        <w:t>29</w:t>
      </w:r>
      <w:r w:rsidR="008A2A52">
        <w:rPr>
          <w:lang w:val="hr-HR"/>
        </w:rPr>
        <w:t xml:space="preserve">. </w:t>
      </w:r>
      <w:r w:rsidR="000D4E93">
        <w:rPr>
          <w:lang w:val="hr-HR"/>
        </w:rPr>
        <w:t>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F2111B">
        <w:t>AUTO PEKO d.o.o., Kralja Petra Krešimira IV 32, Makarska, OIB: 52598323406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D46FCA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D4E93">
        <w:rPr>
          <w:lang w:val="hr-HR"/>
        </w:rPr>
        <w:t>1. rujna</w:t>
      </w:r>
      <w:r w:rsidR="00F5507B">
        <w:rPr>
          <w:lang w:val="hr-HR"/>
        </w:rPr>
        <w:t xml:space="preserve">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2111B">
        <w:rPr>
          <w:lang w:val="hr-HR"/>
        </w:rPr>
        <w:t>1087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2111B">
        <w:rPr>
          <w:lang w:val="hr-HR"/>
        </w:rPr>
        <w:t>42.895,22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0869F2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51112" w:rsidP="00E14AE2" w:rsidR="00951112">
      <w:pPr>
        <w:ind w:firstLine="708"/>
        <w:jc w:val="both"/>
        <w:rPr>
          <w:lang w:val="hr-HR"/>
        </w:rPr>
      </w:pPr>
    </w:p>
    <w:p w:rsidRDefault="00951112" w:rsidP="00951112" w:rsidR="00951112">
      <w:pPr>
        <w:ind w:firstLine="708"/>
        <w:jc w:val="both"/>
        <w:textAlignment w:val="baseline"/>
        <w:rPr>
          <w:lang w:val="hr-HR"/>
        </w:rPr>
      </w:pPr>
      <w:r>
        <w:rPr>
          <w:lang w:val="hr-HR"/>
        </w:rPr>
        <w:t xml:space="preserve">Zaključkom od 26. kolovoza 2016. godine sud je pozvao HRVATSKI ZAVOD ZA MIROVINSKO OSIGURANJE, Područna služba u Makarskoj, Trg 4.svibnja 533 br. 4 da sudu dostave podatak ima li uvodno dužnik </w:t>
      </w:r>
      <w:r>
        <w:t xml:space="preserve">AUTO PEKO d.o.o., Kralja Petra Krešimira IV 32, Makarska, OIB: 52598323406 </w:t>
      </w:r>
      <w:r>
        <w:rPr>
          <w:lang w:val="hr-HR"/>
        </w:rPr>
        <w:t xml:space="preserve">zaposlenika, te su isti dopisom od 30. kolovoza 2016. godine izvijestili sud da navedeni dužnik nema zaposlenika (list 10 spisa). </w:t>
      </w:r>
    </w:p>
    <w:p w:rsidRDefault="00951112" w:rsidP="00951112" w:rsidR="00951112">
      <w:pPr>
        <w:ind w:firstLine="708"/>
        <w:jc w:val="both"/>
        <w:textAlignment w:val="baseline"/>
        <w:rPr>
          <w:lang w:val="hr-HR"/>
        </w:rPr>
      </w:pPr>
    </w:p>
    <w:p w:rsidRDefault="00951112" w:rsidP="00951112" w:rsidR="00951112">
      <w:pPr>
        <w:ind w:firstLine="708"/>
        <w:jc w:val="both"/>
        <w:rPr>
          <w:lang w:eastAsia="hr-HR"/>
        </w:rPr>
      </w:pPr>
      <w:r>
        <w:rPr>
          <w:lang w:val="hr-HR"/>
        </w:rPr>
        <w:t xml:space="preserve">Zaključkom od 27. veljače 2017. godine sud je pozvao Financijsku agenciju </w:t>
      </w:r>
      <w:r>
        <w:rPr>
          <w:lang w:eastAsia="hr-HR"/>
        </w:rPr>
        <w:t>da sudu dostavi</w:t>
      </w:r>
      <w:r w:rsidRPr="006947F3">
        <w:rPr>
          <w:lang w:eastAsia="hr-HR"/>
        </w:rPr>
        <w:t xml:space="preserve"> podatak na okolnost da li dužnik</w:t>
      </w:r>
      <w:r>
        <w:rPr>
          <w:lang w:eastAsia="hr-HR"/>
        </w:rPr>
        <w:t xml:space="preserve"> </w:t>
      </w:r>
      <w:r>
        <w:t>AUTO PEKO d.o.o., Kralja Petra Krešimira IV 32, Makarska, OIB: 52598323406</w:t>
      </w:r>
      <w:r w:rsidRPr="006947F3">
        <w:rPr>
          <w:lang w:eastAsia="hr-HR"/>
        </w:rPr>
        <w:t xml:space="preserve"> u očevidniku redoslijeda za plaćanje ima evidentiranih n</w:t>
      </w:r>
      <w:r>
        <w:rPr>
          <w:lang w:eastAsia="hr-HR"/>
        </w:rPr>
        <w:t xml:space="preserve">eizvršenih osnova za plaćanje, te su isti dana 06. ožujka 2017. godine putem e-maila dostavili Potvrdu o neizvršenim osnovama za plaćanje iz koje je razvidno da dužnik na dan 06. ožujka 2017. godine u Očevidniku redoslijeda za plaćanje ima evidentirane neizvršene osnove za plaćanje u neprekinutom razdoblju od 1638 dana. </w:t>
      </w:r>
    </w:p>
    <w:p w:rsidRDefault="00951112" w:rsidP="00951112" w:rsidR="00951112">
      <w:pPr>
        <w:ind w:firstLine="708"/>
        <w:jc w:val="both"/>
        <w:rPr>
          <w:lang w:eastAsia="hr-HR"/>
        </w:rPr>
      </w:pPr>
    </w:p>
    <w:p w:rsidRDefault="00951112" w:rsidP="00951112" w:rsidR="00951112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da li je uvodno navedeni dužnik na dan </w:t>
      </w:r>
      <w:r w:rsidR="00AD7AC7">
        <w:rPr>
          <w:lang w:val="hr-HR"/>
        </w:rPr>
        <w:t>22</w:t>
      </w:r>
      <w:r>
        <w:rPr>
          <w:lang w:val="hr-HR"/>
        </w:rPr>
        <w:t xml:space="preserve">. ožujka 2017. godine ima zaposlenih, te je HZMO odgovorio da isti dužnik provjerom podataka u aktivnoj banci osiguranika u matičnoj evidenciji Zavoda nema prijavljenih osiguranika na dan </w:t>
      </w:r>
      <w:r w:rsidR="00AD7AC7">
        <w:rPr>
          <w:lang w:val="hr-HR"/>
        </w:rPr>
        <w:t>22</w:t>
      </w:r>
      <w:r>
        <w:rPr>
          <w:lang w:val="hr-HR"/>
        </w:rPr>
        <w:t>. ožujka 2017. godine.</w:t>
      </w:r>
    </w:p>
    <w:p w:rsidRDefault="00193F49" w:rsidP="00951112" w:rsidR="00193F49">
      <w:pPr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</w:t>
      </w:r>
      <w:r>
        <w:rPr>
          <w:lang w:val="hr-HR"/>
        </w:rPr>
        <w:lastRenderedPageBreak/>
        <w:t xml:space="preserve">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51112">
        <w:rPr>
          <w:lang w:val="hr-HR"/>
        </w:rPr>
        <w:t>24. ožujka 2017</w:t>
      </w:r>
      <w:r w:rsidR="002C3EEF">
        <w:rPr>
          <w:lang w:val="hr-HR"/>
        </w:rPr>
        <w:t xml:space="preserve">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283138">
        <w:rPr>
          <w:lang w:val="hr-HR"/>
        </w:rPr>
        <w:t xml:space="preserve">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95111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EF5" w:rsidRPr="00492EF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00203B">
      <w:t>.</w:t>
    </w:r>
    <w:r w:rsidR="00E6013F">
      <w:t>St-</w:t>
    </w:r>
    <w:r w:rsidR="00F2111B">
      <w:t>809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F2111B">
      <w:t>809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A8A0CBD"/>
    <w:multiLevelType w:val="hybridMultilevel"/>
    <w:tmpl w:val="0F823E9E"/>
    <w:lvl w:tplc="B87E5A42" w:ilvl="0">
      <w:start w:val="1"/>
      <w:numFmt w:val="upperRoman"/>
      <w:lvlText w:val="%1."/>
      <w:lvlJc w:val="left"/>
      <w:pPr>
        <w:ind w:hanging="720" w:left="108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03B"/>
    <w:rsid w:val="0002675F"/>
    <w:rsid w:val="00050ED9"/>
    <w:rsid w:val="00062AEB"/>
    <w:rsid w:val="00063C3A"/>
    <w:rsid w:val="000666DB"/>
    <w:rsid w:val="000863C9"/>
    <w:rsid w:val="000869F2"/>
    <w:rsid w:val="00094B4F"/>
    <w:rsid w:val="000D4E93"/>
    <w:rsid w:val="000F6C0B"/>
    <w:rsid w:val="0010318C"/>
    <w:rsid w:val="00110325"/>
    <w:rsid w:val="00111FEA"/>
    <w:rsid w:val="00133015"/>
    <w:rsid w:val="0015134F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31BFF"/>
    <w:rsid w:val="002702A4"/>
    <w:rsid w:val="002722B9"/>
    <w:rsid w:val="00283138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26E9B"/>
    <w:rsid w:val="00440C3D"/>
    <w:rsid w:val="00471F9B"/>
    <w:rsid w:val="00473132"/>
    <w:rsid w:val="004777B1"/>
    <w:rsid w:val="00484C49"/>
    <w:rsid w:val="004851EE"/>
    <w:rsid w:val="00492EF5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A3758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1B71"/>
    <w:rsid w:val="00832F97"/>
    <w:rsid w:val="0084487A"/>
    <w:rsid w:val="00850B9F"/>
    <w:rsid w:val="00870E42"/>
    <w:rsid w:val="00876209"/>
    <w:rsid w:val="00892B6F"/>
    <w:rsid w:val="008A2A52"/>
    <w:rsid w:val="008D3F54"/>
    <w:rsid w:val="008D5308"/>
    <w:rsid w:val="008E39DF"/>
    <w:rsid w:val="009133B9"/>
    <w:rsid w:val="009374AD"/>
    <w:rsid w:val="00951112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AD7AC7"/>
    <w:rsid w:val="00B25EAD"/>
    <w:rsid w:val="00B32A5D"/>
    <w:rsid w:val="00B347F0"/>
    <w:rsid w:val="00B42426"/>
    <w:rsid w:val="00B4382F"/>
    <w:rsid w:val="00B54D39"/>
    <w:rsid w:val="00B61E33"/>
    <w:rsid w:val="00B6615F"/>
    <w:rsid w:val="00BB4C70"/>
    <w:rsid w:val="00BD03FF"/>
    <w:rsid w:val="00BF6161"/>
    <w:rsid w:val="00C30FC8"/>
    <w:rsid w:val="00C37215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6FCA"/>
    <w:rsid w:val="00D47B51"/>
    <w:rsid w:val="00D6076B"/>
    <w:rsid w:val="00D61756"/>
    <w:rsid w:val="00D74C99"/>
    <w:rsid w:val="00D830C1"/>
    <w:rsid w:val="00DC40F0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111B"/>
    <w:rsid w:val="00F2237E"/>
    <w:rsid w:val="00F27E79"/>
    <w:rsid w:val="00F5507B"/>
    <w:rsid w:val="00F85A66"/>
    <w:rsid w:val="00FA1FE0"/>
    <w:rsid w:val="00FA65F1"/>
    <w:rsid w:val="00FB2199"/>
    <w:rsid w:val="00FB77D9"/>
    <w:rsid w:val="00FC2EF9"/>
    <w:rsid w:val="00FD3619"/>
    <w:rsid w:val="00FF1162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St-809/2015</izvorni_sadrzaj>
    <derivirana_varijabla naziv="DomainObject.Predmet.OznakaBroj_1">St-809/2015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PEKO društvo s ograničenom odgovornošću za trgovinu i popravak motornih vozila</izvorni_sadrzaj>
    <derivirana_varijabla naziv="DomainObject.Predmet.ProtustrankaFormated_1">  AUTO PEKO društvo s ograničenom odgovornošću za trgovinu i popravak motornih vozila</derivirana_varijabla>
  </DomainObject.Predmet.ProtustrankaFormated>
  <DomainObject.Predmet.ProtustrankaFormatedOIB>
    <izvorni_sadrzaj>  AUTO PEKO društvo s ograničenom odgovornošću za trgovinu i popravak motornih vozila, OIB 52598323406</izvorni_sadrzaj>
    <derivirana_varijabla naziv="DomainObject.Predmet.ProtustrankaFormatedOIB_1">  AUTO PEKO društvo s ograničenom odgovornošću za trgovinu i popravak motornih vozila, OIB 52598323406</derivirana_varijabla>
  </DomainObject.Predmet.ProtustrankaFormatedOIB>
  <DomainObject.Predmet.ProtustrankaFormatedWithAdress>
    <izvorni_sadrzaj> AUTO PEKO društvo s ograničenom odgovornošću za trgovinu i popravak motornih vozila, Kralja Petra Krešimira IV 32, 21300 Makarska</izvorni_sadrzaj>
    <derivirana_varijabla naziv="DomainObject.Predmet.ProtustrankaFormatedWithAdress_1"> AUTO PEKO društvo s ograničenom odgovornošću za trgovinu i popravak motornih vozila, Kralja Petra Krešimira IV 32, 21300 Makarska</derivirana_varijabla>
  </DomainObject.Predmet.ProtustrankaFormatedWithAdress>
  <DomainObject.Predmet.ProtustrankaFormatedWithAdressOIB>
    <izvorni_sadrzaj> AUTO PEKO društvo s ograničenom odgovornošću za trgovinu i popravak motornih vozila, OIB 52598323406, Kralja Petra Krešimira IV 32, 21300 Makarska</izvorni_sadrzaj>
    <derivirana_varijabla naziv="DomainObject.Predmet.ProtustrankaFormatedWithAdressOIB_1"> AUTO PEKO društvo s ograničenom odgovornošću za trgovinu i popravak motornih vozila, OIB 52598323406, Kralja Petra Krešimira IV 32, 21300 Makarska</derivirana_varijabla>
  </DomainObject.Predmet.ProtustrankaFormatedWithAdressOIB>
  <DomainObject.Predmet.ProtustrankaWithAdress>
    <izvorni_sadrzaj>AUTO PEKO društvo s ograničenom odgovornošću za trgovinu i popravak motornih vozila Kralja Petra Krešimira IV 32, 21300 Makarska</izvorni_sadrzaj>
    <derivirana_varijabla naziv="DomainObject.Predmet.ProtustrankaWithAdress_1">AUTO PEKO društvo s ograničenom odgovornošću za trgovinu i popravak motornih vozila Kralja Petra Krešimira IV 32, 21300 Makarska</derivirana_varijabla>
  </DomainObject.Predmet.ProtustrankaWithAdress>
  <DomainObject.Predmet.ProtustrankaWithAdressOIB>
    <izvorni_sadrzaj>AUTO PEKO društvo s ograničenom odgovornošću za trgovinu i popravak motornih vozila, OIB 52598323406, Kralja Petra Krešimira IV 32, 21300 Makarska</izvorni_sadrzaj>
    <derivirana_varijabla naziv="DomainObject.Predmet.ProtustrankaWithAdressOIB_1">AUTO PEKO društvo s ograničenom odgovornošću za trgovinu i popravak motornih vozila, OIB 52598323406, Kralja Petra Krešimira IV 32, 21300 Makarska</derivirana_varijabla>
  </DomainObject.Predmet.ProtustrankaWithAdressOIB>
  <DomainObject.Predmet.ProtustrankaNazivFormated>
    <izvorni_sadrzaj>AUTO PEKO društvo s ograničenom odgovornošću za trgovinu i popravak motornih vozila</izvorni_sadrzaj>
    <derivirana_varijabla naziv="DomainObject.Predmet.ProtustrankaNazivFormated_1">AUTO PEKO društvo s ograničenom odgovornošću za trgovinu i popravak motornih vozila</derivirana_varijabla>
  </DomainObject.Predmet.ProtustrankaNazivFormated>
  <DomainObject.Predmet.ProtustrankaNazivFormatedOIB>
    <izvorni_sadrzaj>AUTO PEKO društvo s ograničenom odgovornošću za trgovinu i popravak motornih vozila, OIB 52598323406</izvorni_sadrzaj>
    <derivirana_varijabla naziv="DomainObject.Predmet.ProtustrankaNazivFormatedOIB_1">AUTO PEKO društvo s ograničenom odgovornošću za trgovinu i popravak motornih vozila, OIB 52598323406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42895.22</izvorni_sadrzaj>
    <derivirana_varijabla naziv="DomainObject.Predmet.TrenutnaVrijednost_1">42895.22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PEKO društvo s ograničenom odgovornošću za trgovinu i popravak motornih vozila</item>
    </izvorni_sadrzaj>
    <derivirana_varijabla naziv="DomainObject.Predmet.ProtuStrankaListFormated_1">
      <item>AUTO PEKO društvo s ograničenom odgovornošću za trgovinu i popravak motornih vozila</item>
    </derivirana_varijabla>
  </DomainObject.Predmet.ProtuStrankaListFormated>
  <DomainObject.Predmet.ProtuStrankaListFormatedOIB>
    <izvorni_sadrzaj>
      <item>AUTO PEKO društvo s ograničenom odgovornošću za trgovinu i popravak motornih vozila, OIB 52598323406</item>
    </izvorni_sadrzaj>
    <derivirana_varijabla naziv="DomainObject.Predmet.ProtuStrankaListFormatedOIB_1">
      <item>AUTO PEKO društvo s ograničenom odgovornošću za trgovinu i popravak motornih vozila, OIB 52598323406</item>
    </derivirana_varijabla>
  </DomainObject.Predmet.ProtuStrankaListFormatedOIB>
  <DomainObject.Predmet.ProtuStrankaListFormatedWithAdress>
    <izvorni_sadrzaj>
      <item>AUTO PEKO društvo s ograničenom odgovornošću za trgovinu i popravak motornih vozila, Kralja Petra Krešimira IV 32, 21300 Makarska</item>
    </izvorni_sadrzaj>
    <derivirana_varijabla naziv="DomainObject.Predmet.ProtuStrankaListFormatedWithAdress_1">
      <item>AUTO PEKO društvo s ograničenom odgovornošću za trgovinu i popravak motornih vozila, Kralja Petra Krešimira IV 32, 21300 Makarska</item>
    </derivirana_varijabla>
  </DomainObject.Predmet.ProtuStrankaListFormatedWithAdress>
  <DomainObject.Predmet.ProtuStrankaListFormatedWithAdressOIB>
    <izvorni_sadrzaj>
      <item>AUTO PEKO društvo s ograničenom odgovornošću za trgovinu i popravak motornih vozila, OIB 52598323406, Kralja Petra Krešimira IV 32, 21300 Makarska</item>
    </izvorni_sadrzaj>
    <derivirana_varijabla naziv="DomainObject.Predmet.ProtuStrankaListFormatedWithAdressOIB_1">
      <item>AUTO PEKO društvo s ograničenom odgovornošću za trgovinu i popravak motornih vozila, OIB 52598323406, Kralja Petra Krešimira IV 32, 21300 Makarska</item>
    </derivirana_varijabla>
  </DomainObject.Predmet.ProtuStrankaListFormatedWithAdressOIB>
  <DomainObject.Predmet.ProtuStrankaListNazivFormated>
    <izvorni_sadrzaj>
      <item>AUTO PEKO društvo s ograničenom odgovornošću za trgovinu i popravak motornih vozila</item>
    </izvorni_sadrzaj>
    <derivirana_varijabla naziv="DomainObject.Predmet.ProtuStrankaListNazivFormated_1">
      <item>AUTO PEKO društvo s ograničenom odgovornošću za trgovinu i popravak motornih vozila</item>
    </derivirana_varijabla>
  </DomainObject.Predmet.ProtuStrankaListNazivFormated>
  <DomainObject.Predmet.ProtuStrankaListNazivFormatedOIB>
    <izvorni_sadrzaj>
      <item>AUTO PEKO društvo s ograničenom odgovornošću za trgovinu i popravak motornih vozila, OIB 52598323406</item>
    </izvorni_sadrzaj>
    <derivirana_varijabla naziv="DomainObject.Predmet.ProtuStrankaListNazivFormatedOIB_1">
      <item>AUTO PEKO društvo s ograničenom odgovornošću za trgovinu i popravak motornih vozila, OIB 52598323406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PEKO društvo s ograničenom odgovornošću za trgovinu i popravak motornih vozila</izvorni_sadrzaj>
    <derivirana_varijabla naziv="DomainObject.Predmet.ProtustrankaIDrugi_1">AUTO PEKO društvo s ograničenom odgovornošću za trgovinu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PEKO društvo s ograničenom odgovornošću za trgovinu i popravak motornih vozila, OIB 52598323406, Kralja Petra Krešimira IV 32, 21300 Makarska</izvorni_sadrzaj>
    <derivirana_varijabla naziv="DomainObject.Predmet.ProtustrankaIDrugiAdressOIB_1">AUTO PEKO društvo s ograničenom odgovornošću za trgovinu i popravak motornih vozila, OIB 52598323406, Kralja Petra Krešimira IV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PEKO društvo s ograničenom odgovornošću za trgovinu i popravak motornih vozila</item>
      <item>FINANCIJSKA AGENCIJA, RC SPLIT</item>
    </izvorni_sadrzaj>
    <derivirana_varijabla naziv="DomainObject.Predmet.SudioniciListNaziv_1">
      <item>AUTO PEKO društvo s ograničenom odgovornošću za trgovinu i popravak motornih vozila</item>
      <item>FINANCIJSKA AGENCIJA, RC SPLIT</item>
    </derivirana_varijabla>
  </DomainObject.Predmet.SudioniciListNaziv>
  <DomainObject.Predmet.SudioniciListAdressOIB>
    <izvorni_sadrzaj>
      <item>AUTO PEKO društvo s ograničenom odgovornošću za trgovinu i popravak motornih vozila, OIB 52598323406, Kralja Petra Krešimira IV 32,21300 Makarska</item>
      <item>FINANCIJSKA AGENCIJA, RC SPLIT, OIB 85821130368, Mažuranićevo šetalište 24 b,21000 Split</item>
    </izvorni_sadrzaj>
    <derivirana_varijabla naziv="DomainObject.Predmet.SudioniciListAdressOIB_1">
      <item>AUTO PEKO društvo s ograničenom odgovornošću za trgovinu i popravak motornih vozila, OIB 52598323406, Kralja Petra Krešimira IV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52598323406</item>
      <item>, OIB 85821130368</item>
    </izvorni_sadrzaj>
    <derivirana_varijabla naziv="DomainObject.Predmet.SudioniciListNazivOIB_1">
      <item>, OIB 52598323406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11FE7-C209-4A32-81C4-D25815985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950</properties:Words>
  <properties:Characters>5103</properties:Characters>
  <properties:Lines>138</properties:Lines>
  <properties:Paragraphs>37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2017-03-24T06:38:00Z</cp:lastPrinted>
  <dcterms:modified xmlns:xsi="http://www.w3.org/2001/XMLSchema-instance" xsi:type="dcterms:W3CDTF">2017-03-24T07:25:00Z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