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7211" w14:paraId="c157211" w:rsidRDefault="00F53903" w:rsidP="00F53903" w:rsidR="00F53903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53903" w:rsidP="00F53903" w:rsidR="00F53903">
      <w:pPr>
        <w:jc w:val="both"/>
      </w:pPr>
      <w:r>
        <w:t xml:space="preserve">       REPUBLIKA HRVATSKA</w:t>
      </w:r>
    </w:p>
    <w:p w:rsidRDefault="00F53903" w:rsidP="00F53903" w:rsidR="00F53903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53903" w:rsidP="00F53903" w:rsidR="00F53903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53903" w:rsidP="00F53903" w:rsidR="00F53903">
      <w:pPr>
        <w:rPr>
          <w:bCs/>
        </w:rPr>
      </w:pPr>
    </w:p>
    <w:p w:rsidRDefault="00F53903" w:rsidP="00F53903" w:rsidR="00F53903" w:rsidRPr="00F53903">
      <w:pPr>
        <w:rPr>
          <w:b/>
        </w:rPr>
      </w:pPr>
      <w:r>
        <w:rPr>
          <w:b/>
        </w:rPr>
        <w:t xml:space="preserve">     </w:t>
      </w:r>
    </w:p>
    <w:p w:rsidRDefault="00F53903" w:rsidP="00F53903" w:rsidR="00F53903">
      <w:pPr>
        <w:jc w:val="center"/>
      </w:pPr>
      <w:r>
        <w:t>R E P U B L I K A   H R V A T S K A</w:t>
      </w:r>
    </w:p>
    <w:p w:rsidRDefault="00F53903" w:rsidP="00F53903" w:rsidR="00F53903">
      <w:pPr>
        <w:rPr>
          <w:b/>
        </w:rPr>
      </w:pPr>
    </w:p>
    <w:p w:rsidRDefault="00F53903" w:rsidP="00F53903" w:rsidR="00F53903">
      <w:pPr>
        <w:jc w:val="center"/>
      </w:pPr>
      <w:r>
        <w:t>R J E Š E N J E</w:t>
      </w:r>
    </w:p>
    <w:p w:rsidRDefault="00F53903" w:rsidP="00F53903" w:rsidR="00F53903">
      <w:pPr>
        <w:jc w:val="center"/>
      </w:pPr>
    </w:p>
    <w:p w:rsidRDefault="00F53903" w:rsidP="00F53903" w:rsidR="00F53903">
      <w:pPr>
        <w:jc w:val="center"/>
      </w:pPr>
    </w:p>
    <w:p w:rsidRDefault="00E27D21" w:rsidP="00E27D21" w:rsidR="00F53903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BAU-MET d.o.o. Prelog, Glavna 29, OIB: 97238771078, zastupanog po punomoćniku Tomislavu </w:t>
      </w:r>
      <w:proofErr w:type="spellStart"/>
      <w:r>
        <w:t>Strniščak</w:t>
      </w:r>
      <w:proofErr w:type="spellEnd"/>
      <w:r>
        <w:t xml:space="preserve">, odvjetniku iz Čakovca, Bana Josipa Jelačića 22b, radi otvaranja stečajnog postupka nad dužnikom, dana </w:t>
      </w:r>
      <w:r>
        <w:t>21</w:t>
      </w:r>
      <w:r>
        <w:t xml:space="preserve">. </w:t>
      </w:r>
      <w:r>
        <w:t>listopada</w:t>
      </w:r>
      <w:r>
        <w:t xml:space="preserve"> 2016. godine,</w:t>
      </w:r>
    </w:p>
    <w:p w:rsidRDefault="00F53903" w:rsidP="00F53903" w:rsidR="00F53903">
      <w:pPr>
        <w:jc w:val="both"/>
      </w:pPr>
    </w:p>
    <w:p w:rsidRDefault="00E27D21" w:rsidP="00F53903" w:rsidR="00E27D21">
      <w:pPr>
        <w:jc w:val="both"/>
      </w:pPr>
    </w:p>
    <w:p w:rsidRDefault="00F53903" w:rsidP="00F53903" w:rsidR="00F53903">
      <w:pPr>
        <w:jc w:val="center"/>
      </w:pPr>
      <w:r>
        <w:t xml:space="preserve">r i j e š i o    j e </w:t>
      </w:r>
    </w:p>
    <w:p w:rsidRDefault="00F53903" w:rsidP="00F53903" w:rsidR="00F53903">
      <w:pPr>
        <w:jc w:val="center"/>
      </w:pPr>
    </w:p>
    <w:p w:rsidRDefault="00F53903" w:rsidP="00F53903" w:rsidR="00F53903"/>
    <w:p w:rsidRDefault="00F53903" w:rsidP="00F53903" w:rsidR="00F53903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E27D21">
        <w:t xml:space="preserve">BAU-MET d.o.o. Prelog, Glavna 29, OIB: 97238771078, zastupanog po punomoćniku Tomislavu </w:t>
      </w:r>
      <w:proofErr w:type="spellStart"/>
      <w:r w:rsidR="00E27D21">
        <w:t>Strniščak</w:t>
      </w:r>
      <w:proofErr w:type="spellEnd"/>
      <w:r w:rsidR="00E27D21">
        <w:t>, odvjetniku iz Čakovca, Bana Josipa Jelačića 22b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F53903" w:rsidP="00F53903" w:rsidR="00F53903">
      <w:pPr>
        <w:jc w:val="both"/>
      </w:pPr>
    </w:p>
    <w:p w:rsidRDefault="00F53903" w:rsidP="00F53903" w:rsidR="00F53903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F53903" w:rsidP="00F53903" w:rsidR="00F53903">
      <w:pPr>
        <w:jc w:val="both"/>
      </w:pPr>
    </w:p>
    <w:p w:rsidRDefault="00F53903" w:rsidP="00F53903" w:rsidR="00F53903">
      <w:pPr>
        <w:jc w:val="center"/>
      </w:pPr>
      <w:r>
        <w:t>Obrazloženje</w:t>
      </w:r>
    </w:p>
    <w:p w:rsidRDefault="00F53903" w:rsidP="00F53903" w:rsidR="00F53903">
      <w:pPr>
        <w:jc w:val="center"/>
      </w:pPr>
    </w:p>
    <w:p w:rsidRDefault="00F53903" w:rsidP="00F53903" w:rsidR="00F53903">
      <w:pPr>
        <w:jc w:val="center"/>
      </w:pPr>
    </w:p>
    <w:p w:rsidRDefault="00F53903" w:rsidP="00F53903" w:rsidR="00F53903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F53903" w:rsidP="00F53903" w:rsidR="00F53903">
      <w:pPr>
        <w:jc w:val="both"/>
      </w:pPr>
    </w:p>
    <w:p w:rsidRDefault="00F53903" w:rsidP="00F53903" w:rsidR="00F53903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F53903" w:rsidP="00F53903" w:rsidR="00F53903">
      <w:pPr>
        <w:jc w:val="both"/>
      </w:pPr>
    </w:p>
    <w:p w:rsidRDefault="00F53903" w:rsidP="00F53903" w:rsidR="00F53903">
      <w:pPr>
        <w:jc w:val="both"/>
      </w:pPr>
    </w:p>
    <w:p w:rsidRDefault="00F53903" w:rsidP="00F53903" w:rsidR="00F53903">
      <w:pPr>
        <w:jc w:val="both"/>
      </w:pPr>
    </w:p>
    <w:p w:rsidRDefault="00F53903" w:rsidP="00F53903" w:rsidR="00F53903">
      <w:pPr>
        <w:jc w:val="center"/>
      </w:pPr>
      <w:r>
        <w:t>U Varaždinu, 21. listopad 2016. godine</w:t>
      </w:r>
    </w:p>
    <w:p w:rsidRDefault="00F53903" w:rsidP="00F53903" w:rsidR="00F53903">
      <w:pPr>
        <w:jc w:val="center"/>
      </w:pPr>
    </w:p>
    <w:p w:rsidRDefault="00F53903" w:rsidP="00F53903" w:rsidR="00F53903">
      <w:pPr>
        <w:jc w:val="center"/>
      </w:pPr>
    </w:p>
    <w:p w:rsidRDefault="00F53903" w:rsidP="00F53903" w:rsidR="00F53903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F53903" w:rsidP="00F53903" w:rsidR="00F53903">
      <w:pPr>
        <w:jc w:val="both"/>
      </w:pPr>
    </w:p>
    <w:p w:rsidRDefault="00F53903" w:rsidP="00F53903" w:rsidR="00F53903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F53903" w:rsidP="00F53903" w:rsidR="00F53903">
      <w:pPr>
        <w:jc w:val="both"/>
      </w:pPr>
    </w:p>
    <w:p w:rsidRDefault="00F53903" w:rsidP="00F53903" w:rsidR="00F53903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F53903" w:rsidP="00F53903" w:rsidR="00F53903">
      <w:pPr>
        <w:jc w:val="both"/>
      </w:pPr>
    </w:p>
    <w:p w:rsidRDefault="00F53903" w:rsidP="00F53903" w:rsidR="00F53903">
      <w:pPr>
        <w:jc w:val="both"/>
      </w:pPr>
    </w:p>
    <w:p w:rsidRDefault="00F53903" w:rsidP="00F53903" w:rsidR="00F53903">
      <w:pPr>
        <w:jc w:val="both"/>
      </w:pPr>
    </w:p>
    <w:p w:rsidRDefault="00F53903" w:rsidP="00F53903" w:rsidR="00F53903">
      <w:pPr>
        <w:jc w:val="both"/>
      </w:pPr>
      <w:r>
        <w:t>UPUTA O PRAVNOM LIJEKU:</w:t>
      </w:r>
    </w:p>
    <w:p w:rsidRDefault="00F53903" w:rsidP="00F53903" w:rsidR="00F53903">
      <w:pPr>
        <w:jc w:val="both"/>
      </w:pPr>
      <w:r>
        <w:t xml:space="preserve">Protiv ovog rješenja posebna žalba nije dopuštena. </w:t>
      </w:r>
    </w:p>
    <w:p w:rsidRDefault="00F53903" w:rsidP="00F53903" w:rsidR="00F53903">
      <w:pPr>
        <w:jc w:val="both"/>
      </w:pPr>
    </w:p>
    <w:p w:rsidRDefault="00F53903" w:rsidP="00F53903" w:rsidR="00F53903">
      <w:pPr>
        <w:jc w:val="both"/>
      </w:pPr>
    </w:p>
    <w:p w:rsidRDefault="00F53903" w:rsidP="00E27D21" w:rsidR="00E27D21">
      <w:pPr>
        <w:jc w:val="both"/>
      </w:pPr>
      <w:r>
        <w:t xml:space="preserve">DNA: 1. Direktor dužnika Dragomir </w:t>
      </w:r>
      <w:proofErr w:type="spellStart"/>
      <w:r>
        <w:t>Tisaj</w:t>
      </w:r>
      <w:proofErr w:type="spellEnd"/>
      <w:r>
        <w:t xml:space="preserve">, </w:t>
      </w:r>
      <w:proofErr w:type="spellStart"/>
      <w:r>
        <w:t>Goričan</w:t>
      </w:r>
      <w:proofErr w:type="spellEnd"/>
      <w:r>
        <w:t>, Donja ulica 58</w:t>
      </w:r>
      <w:r w:rsidR="00E27D21">
        <w:t>,</w:t>
      </w:r>
      <w:r w:rsidR="00E27D21" w:rsidRPr="00E27D21">
        <w:t xml:space="preserve"> </w:t>
      </w:r>
      <w:r w:rsidR="00E27D21">
        <w:t xml:space="preserve">po punomoćniku </w:t>
      </w:r>
    </w:p>
    <w:p w:rsidRDefault="00E27D21" w:rsidP="00E27D21" w:rsidR="00F53903">
      <w:pPr>
        <w:jc w:val="both"/>
      </w:pPr>
      <w:r>
        <w:tab/>
        <w:t xml:space="preserve">   </w:t>
      </w:r>
      <w:r>
        <w:t xml:space="preserve">Tomislavu </w:t>
      </w:r>
      <w:proofErr w:type="spellStart"/>
      <w:r>
        <w:t>Strniščak</w:t>
      </w:r>
      <w:proofErr w:type="spellEnd"/>
      <w:r>
        <w:t>, odvjetniku iz Čakovca, Bana Josipa Jelačića 22b</w:t>
      </w:r>
    </w:p>
    <w:p w:rsidRDefault="00F53903" w:rsidP="00F53903" w:rsidR="00F53903">
      <w:pPr>
        <w:jc w:val="both"/>
      </w:pPr>
      <w:r>
        <w:t xml:space="preserve">           2. e-Oglasna ploča ovog suda </w:t>
      </w:r>
    </w:p>
    <w:p w:rsidRDefault="00DA0242" w:rsidP="00F53903" w:rsidR="00DA0242" w:rsidRPr="00F53903"/>
    <w:sectPr w:rsidSect="0032366B" w:rsidR="00DA0242" w:rsidRPr="00F5390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B7B" w:rsidP="00537B78" w:rsidR="00EC6B7B">
      <w:r>
        <w:separator/>
      </w:r>
    </w:p>
  </w:endnote>
  <w:endnote w:id="0" w:type="continuationSeparator">
    <w:p w:rsidRDefault="00EC6B7B" w:rsidP="00537B78" w:rsidR="00EC6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B7B" w:rsidP="00537B78" w:rsidR="00EC6B7B">
      <w:r>
        <w:separator/>
      </w:r>
    </w:p>
  </w:footnote>
  <w:footnote w:id="0" w:type="continuationSeparator">
    <w:p w:rsidRDefault="00EC6B7B" w:rsidP="00537B78" w:rsidR="00EC6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903" w:rsidR="008333A9">
    <w:pPr>
      <w:pStyle w:val="Zaglavlje"/>
    </w:pPr>
    <w:r>
      <w:rPr>
        <w:rStyle w:val="PozadinaSvijetloCrvena"/>
        <w:shd w:fill="auto" w:color="auto" w:val="clear"/>
      </w:rPr>
      <w:t>Poslovni broj: 3 St-551/15-23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476DA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D21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B7B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90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5390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5390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06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St-551/2015-23</izvorni_sadrzaj>
    <derivirana_varijabla naziv="DomainObject.Oznaka_1">St-551/2015-23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St-551/2015</izvorni_sadrzaj>
    <derivirana_varijabla naziv="DomainObject.Predmet.OznakaBroj_1">St-551/2015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BAU-MET društvo s ograničenom odgovornošću za gradnju i montažu</izvorni_sadrzaj>
    <derivirana_varijabla naziv="DomainObject.Predmet.ProtustrankaFormated_1">  BAU-MET društvo s ograničenom odgovornošću za gradnju i montažu</derivirana_varijabla>
  </DomainObject.Predmet.ProtustrankaFormated>
  <DomainObject.Predmet.ProtustrankaFormatedOIB>
    <izvorni_sadrzaj>  BAU-MET društvo s ograničenom odgovornošću za gradnju i montažu, OIB 97238771078</izvorni_sadrzaj>
    <derivirana_varijabla naziv="DomainObject.Predmet.ProtustrankaFormatedOIB_1">  BAU-MET društvo s ograničenom odgovornošću za gradnju i montažu, OIB 97238771078</derivirana_varijabla>
  </DomainObject.Predmet.ProtustrankaFormatedOIB>
  <DomainObject.Predmet.ProtustrankaFormatedWithAdress>
    <izvorni_sadrzaj> BAU-MET društvo s ograničenom odgovornošću za gradnju i montažu, Glavna 29, 40323 Prelog</izvorni_sadrzaj>
    <derivirana_varijabla naziv="DomainObject.Predmet.ProtustrankaFormatedWithAdress_1"> BAU-MET društvo s ograničenom odgovornošću za gradnju i montažu, Glavna 29, 40323 Prelog</derivirana_varijabla>
  </DomainObject.Predmet.ProtustrankaFormatedWithAdress>
  <DomainObject.Predmet.ProtustrankaFormatedWithAdressOIB>
    <izvorni_sadrzaj> BAU-MET društvo s ograničenom odgovornošću za gradnju i montažu, OIB 97238771078, Glavna 29, 40323 Prelog</izvorni_sadrzaj>
    <derivirana_varijabla naziv="DomainObject.Predmet.ProtustrankaFormatedWithAdressOIB_1"> BAU-MET društvo s ograničenom odgovornošću za gradnju i montažu, OIB 97238771078, Glavna 29, 40323 Prelog</derivirana_varijabla>
  </DomainObject.Predmet.ProtustrankaFormatedWithAdressOIB>
  <DomainObject.Predmet.ProtustrankaWithAdress>
    <izvorni_sadrzaj>BAU-MET društvo s ograničenom odgovornošću za gradnju i montažu Glavna 29, 40323 Prelog</izvorni_sadrzaj>
    <derivirana_varijabla naziv="DomainObject.Predmet.ProtustrankaWithAdress_1">BAU-MET društvo s ograničenom odgovornošću za gradnju i montažu Glavna 29, 40323 Prelog</derivirana_varijabla>
  </DomainObject.Predmet.ProtustrankaWithAdress>
  <DomainObject.Predmet.ProtustrankaWithAdressOIB>
    <izvorni_sadrzaj>BAU-MET društvo s ograničenom odgovornošću za gradnju i montažu, OIB 97238771078, Glavna 29, 40323 Prelog</izvorni_sadrzaj>
    <derivirana_varijabla naziv="DomainObject.Predmet.ProtustrankaWithAdressOIB_1">BAU-MET društvo s ograničenom odgovornošću za gradnju i montažu, OIB 97238771078, Glavna 29, 40323 Prelog</derivirana_varijabla>
  </DomainObject.Predmet.ProtustrankaWithAdressOIB>
  <DomainObject.Predmet.ProtustrankaNazivFormated>
    <izvorni_sadrzaj>BAU-MET društvo s ograničenom odgovornošću za gradnju i montažu</izvorni_sadrzaj>
    <derivirana_varijabla naziv="DomainObject.Predmet.ProtustrankaNazivFormated_1">BAU-MET društvo s ograničenom odgovornošću za gradnju i montažu</derivirana_varijabla>
  </DomainObject.Predmet.ProtustrankaNazivFormated>
  <DomainObject.Predmet.ProtustrankaNazivFormatedOIB>
    <izvorni_sadrzaj>BAU-MET društvo s ograničenom odgovornošću za gradnju i montažu, OIB 97238771078</izvorni_sadrzaj>
    <derivirana_varijabla naziv="DomainObject.Predmet.ProtustrankaNazivFormatedOIB_1">BAU-MET društvo s ograničenom odgovornošću za gradnju i montažu, OIB 97238771078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12803.38</izvorni_sadrzaj>
    <derivirana_varijabla naziv="DomainObject.Predmet.TrenutnaVrijednost_1">12803.38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BAU-MET društvo s ograničenom odgovornošću za gradnju i montažu</item>
    </izvorni_sadrzaj>
    <derivirana_varijabla naziv="DomainObject.Predmet.ProtuStrankaListFormated_1">
      <item>BAU-MET društvo s ograničenom odgovornošću za gradnju i montažu</item>
    </derivirana_varijabla>
  </DomainObject.Predmet.ProtuStrankaListFormated>
  <DomainObject.Predmet.ProtuStrankaListFormatedOIB>
    <izvorni_sadrzaj>
      <item>BAU-MET društvo s ograničenom odgovornošću za gradnju i montažu, OIB 97238771078</item>
    </izvorni_sadrzaj>
    <derivirana_varijabla naziv="DomainObject.Predmet.ProtuStrankaListFormatedOIB_1">
      <item>BAU-MET društvo s ograničenom odgovornošću za gradnju i montažu, OIB 97238771078</item>
    </derivirana_varijabla>
  </DomainObject.Predmet.ProtuStrankaListFormatedOIB>
  <DomainObject.Predmet.ProtuStrankaListFormatedWithAdress>
    <izvorni_sadrzaj>
      <item>BAU-MET društvo s ograničenom odgovornošću za gradnju i montažu, Glavna 29, 40323 Prelog</item>
    </izvorni_sadrzaj>
    <derivirana_varijabla naziv="DomainObject.Predmet.ProtuStrankaListFormatedWithAdress_1">
      <item>BAU-MET društvo s ograničenom odgovornošću za gradnju i montažu, Glavna 29, 40323 Prelog</item>
    </derivirana_varijabla>
  </DomainObject.Predmet.ProtuStrankaListFormatedWithAdress>
  <DomainObject.Predmet.ProtuStrankaListFormatedWithAdressOIB>
    <izvorni_sadrzaj>
      <item>BAU-MET društvo s ograničenom odgovornošću za gradnju i montažu, OIB 97238771078, Glavna 29, 40323 Prelog</item>
    </izvorni_sadrzaj>
    <derivirana_varijabla naziv="DomainObject.Predmet.ProtuStrankaListFormatedWithAdressOIB_1">
      <item>BAU-MET društvo s ograničenom odgovornošću za gradnju i montažu, OIB 97238771078, Glavna 29, 40323 Prelog</item>
    </derivirana_varijabla>
  </DomainObject.Predmet.ProtuStrankaListFormatedWithAdressOIB>
  <DomainObject.Predmet.ProtuStrankaListNazivFormated>
    <izvorni_sadrzaj>
      <item>BAU-MET društvo s ograničenom odgovornošću za gradnju i montažu</item>
    </izvorni_sadrzaj>
    <derivirana_varijabla naziv="DomainObject.Predmet.ProtuStrankaListNazivFormated_1">
      <item>BAU-MET društvo s ograničenom odgovornošću za gradnju i montažu</item>
    </derivirana_varijabla>
  </DomainObject.Predmet.ProtuStrankaListNazivFormated>
  <DomainObject.Predmet.ProtuStrankaListNazivFormatedOIB>
    <izvorni_sadrzaj>
      <item>BAU-MET društvo s ograničenom odgovornošću za gradnju i montažu, OIB 97238771078</item>
    </izvorni_sadrzaj>
    <derivirana_varijabla naziv="DomainObject.Predmet.ProtuStrankaListNazivFormatedOIB_1">
      <item>BAU-MET društvo s ograničenom odgovornošću za gradnju i montažu, OIB 97238771078</item>
    </derivirana_varijabla>
  </DomainObject.Predmet.ProtuStrankaListNazivFormatedOIB>
  <DomainObject.Predmet.OstaliListFormated>
    <izvorni_sadrzaj>
      <item>e-Oglasna</item>
      <item>Sudski registar</item>
      <item>Policijska postaja Prelog</item>
      <item>Općinski sud u Čakovcu, Zemljišnoknjižni odjel u Prelogu</item>
      <item>Tomislav Strniščak</item>
    </izvorni_sadrzaj>
    <derivirana_varijabla naziv="DomainObject.Predmet.OstaliListFormated_1">
      <item>e-Oglasna</item>
      <item>Sudski registar</item>
      <item>Policijska postaja Prelog</item>
      <item>Općinski sud u Čakovcu, Zemljišnoknjižni odjel u Prelogu</item>
      <item>Tomislav Strniščak</item>
    </derivirana_varijabla>
  </DomainObject.Predmet.OstaliListFormated>
  <DomainObject.Predmet.OstaliListFormatedOIB>
    <izvorni_sadrzaj>
      <item>e-Oglasna</item>
      <item>Sudski registar</item>
      <item>Policijska postaja Prelog</item>
      <item>Općinski sud u Čakovcu, Zemljišnoknjižni odjel u Prelogu</item>
      <item>Tomislav Strniščak</item>
    </izvorni_sadrzaj>
    <derivirana_varijabla naziv="DomainObject.Predmet.OstaliListFormatedOIB_1">
      <item>e-Oglasna</item>
      <item>Sudski registar</item>
      <item>Policijska postaja Prelog</item>
      <item>Općinski sud u Čakovcu, Zemljišnoknjižni odjel u Prelogu</item>
      <item>Tomislav Strniščak</item>
    </derivirana_varijabla>
  </DomainObject.Predmet.OstaliListFormatedOIB>
  <DomainObject.Predmet.OstaliListFormatedWithAdress>
    <izvorni_sadrzaj>
      <item>e-Oglasna</item>
      <item>Sudski registar</item>
      <item>Policijska postaja Prelog</item>
      <item>Općinski sud u Čakovcu, Zemljišnoknjižni odjel u Prelogu</item>
      <item>Tomislav Strniščak, Ulica bana Josipa Jelačića 22b, 40000 Čakovec</item>
    </izvorni_sadrzaj>
    <derivirana_varijabla naziv="DomainObject.Predmet.OstaliListFormatedWithAdress_1">
      <item>e-Oglasna</item>
      <item>Sudski registar</item>
      <item>Policijska postaja Prelog</item>
      <item>Općinski sud u Čakovcu, Zemljišnoknjižni odjel u Prelogu</item>
      <item>Tomislav Strniščak, Ulica bana Josipa Jelačića 22b, 40000 Čakovec</item>
    </derivirana_varijabla>
  </DomainObject.Predmet.OstaliListFormatedWithAdress>
  <DomainObject.Predmet.OstaliListFormatedWithAdressOIB>
    <izvorni_sadrzaj>
      <item>e-Oglasna</item>
      <item>Sudski registar</item>
      <item>Policijska postaja Prelog</item>
      <item>Općinski sud u Čakovcu, Zemljišnoknjižni odjel u Prelogu</item>
      <item>Tomislav Strniščak, Ulica bana Josipa Jelačića 22b, 40000 Čakovec</item>
    </izvorni_sadrzaj>
    <derivirana_varijabla naziv="DomainObject.Predmet.OstaliListFormatedWithAdressOIB_1">
      <item>e-Oglasna</item>
      <item>Sudski registar</item>
      <item>Policijska postaja Prelog</item>
      <item>Općinski sud u Čakovcu, Zemljišnoknjižni odjel u Prelogu</item>
      <item>Tomislav Strniščak, Ulica bana Josipa Jelačića 22b, 40000 Čakovec</item>
    </derivirana_varijabla>
  </DomainObject.Predmet.OstaliListFormatedWithAdressOIB>
  <DomainObject.Predmet.OstaliListNazivFormated>
    <izvorni_sadrzaj>
      <item>e-Oglasna</item>
      <item>Sudski registar</item>
      <item>Policijska postaja Prelog</item>
      <item>Općinski sud u Čakovcu, Zemljišnoknjižni odjel u Prelogu</item>
      <item>Tomislav Strniščak</item>
    </izvorni_sadrzaj>
    <derivirana_varijabla naziv="DomainObject.Predmet.OstaliListNazivFormated_1">
      <item>e-Oglasna</item>
      <item>Sudski registar</item>
      <item>Policijska postaja Prelog</item>
      <item>Općinski sud u Čakovcu, Zemljišnoknjižni odjel u Prelogu</item>
      <item>Tomislav Strniščak</item>
    </derivirana_varijabla>
  </DomainObject.Predmet.OstaliListNazivFormated>
  <DomainObject.Predmet.OstaliListNazivFormatedOIB>
    <izvorni_sadrzaj>
      <item>e-Oglasna</item>
      <item>Sudski registar</item>
      <item>Policijska postaja Prelog</item>
      <item>Općinski sud u Čakovcu, Zemljišnoknjižni odjel u Prelogu</item>
      <item>Tomislav Strniščak</item>
    </izvorni_sadrzaj>
    <derivirana_varijabla naziv="DomainObject.Predmet.OstaliListNazivFormatedOIB_1">
      <item>e-Oglasna</item>
      <item>Sudski registar</item>
      <item>Policijska postaja Prelog</item>
      <item>Općinski sud u Čakovcu, Zemljišnoknjižni odjel u Prelogu</item>
      <item>Tomislav Strniščak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St-551/2015-23</izvorni_sadrzaj>
    <derivirana_varijabla naziv="DomainObject.PoslovniBrojDokumenta_1">St-551/2015-23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BAU-MET društvo s ograničenom odgovornošću za gradnju i montažu</izvorni_sadrzaj>
    <derivirana_varijabla naziv="DomainObject.Predmet.ProtustrankaIDrugi_1">BAU-MET društvo s ograničenom odgovornošću za gradnju i montažu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BAU-MET društvo s ograničenom odgovornošću za gradnju i montažu, OIB 97238771078, Glavna 29, 40323 Prelog</izvorni_sadrzaj>
    <derivirana_varijabla naziv="DomainObject.Predmet.ProtustrankaIDrugiAdressOIB_1">BAU-MET društvo s ograničenom odgovornošću za gradnju i montažu, OIB 97238771078, Glavna 29,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BAU-MET društvo s ograničenom odgovornošću za gradnju i montažu</item>
      <item>e-Oglasna</item>
      <item>Sudski registar</item>
      <item>Policijska postaja Prelog</item>
      <item>Općinski sud u Čakovcu, Zemljišnoknjižni odjel u Prelogu</item>
      <item>Tomislav Strniščak</item>
    </izvorni_sadrzaj>
    <derivirana_varijabla naziv="DomainObject.Predmet.SudioniciListNaziv_1">
      <item>Financijska agencija</item>
      <item>BAU-MET društvo s ograničenom odgovornošću za gradnju i montažu</item>
      <item>e-Oglasna</item>
      <item>Sudski registar</item>
      <item>Policijska postaja Prelog</item>
      <item>Općinski sud u Čakovcu, Zemljišnoknjižni odjel u Prelogu</item>
      <item>Tomislav Strniščak</item>
    </derivirana_varijabla>
  </DomainObject.Predmet.SudioniciListNaziv>
  <DomainObject.Predmet.SudioniciListAdressOIB>
    <izvorni_sadrzaj>
      <item>Financijska agencija, OIB 85821130368, A.Cesarca 2,42000 Varaždin</item>
      <item>BAU-MET društvo s ograničenom odgovornošću za gradnju i montažu, OIB 97238771078, Glavna 29,40323 Prelog</item>
      <item>e-Oglasna</item>
      <item>Sudski registar</item>
      <item>Policijska postaja Prelog</item>
      <item>Općinski sud u Čakovcu, Zemljišnoknjižni odjel u Prelogu</item>
      <item>Tomislav Strniščak, Ulica bana Josipa Jelačića 22b,40000 Čakovec</item>
    </izvorni_sadrzaj>
    <derivirana_varijabla naziv="DomainObject.Predmet.SudioniciListAdressOIB_1">
      <item>Financijska agencija, OIB 85821130368, A.Cesarca 2,42000 Varaždin</item>
      <item>BAU-MET društvo s ograničenom odgovornošću za gradnju i montažu, OIB 97238771078, Glavna 29,40323 Prelog</item>
      <item>e-Oglasna</item>
      <item>Sudski registar</item>
      <item>Policijska postaja Prelog</item>
      <item>Općinski sud u Čakovcu, Zemljišnoknjižni odjel u Prelogu</item>
      <item>Tomislav Strniščak, Ulica bana Josipa Jelačića 22b,40000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A7265-809A-497D-9012-A82AF5010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1845</properties:Characters>
  <properties:Lines>67</properties:Lines>
  <properties:Paragraphs>21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2016-10-21T07:57:00Z</cp:lastPrinted>
  <dcterms:modified xmlns:xsi="http://www.w3.org/2001/XMLSchema-instance" xsi:type="dcterms:W3CDTF">2016-10-21T07:57:00Z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St-551/2015-23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