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0bcb" w14:paraId="7050bcb" w:rsidRDefault="00A46EC8" w:rsidP="00A46EC8" w:rsidR="00A46EC8">
      <w:pPr>
        <w:jc w:val="right"/>
        <w15:collapsed w:val="false"/>
      </w:pPr>
      <w:r>
        <w:t>4 St-</w:t>
      </w:r>
      <w:r w:rsidR="00D65AEC">
        <w:t>2</w:t>
      </w:r>
      <w:r w:rsidR="0064787B">
        <w:t>461</w:t>
      </w:r>
      <w:r w:rsidR="009B76F4">
        <w:t>/16-</w:t>
      </w:r>
      <w:r w:rsidR="0064787B">
        <w:t>7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64787B">
        <w:t xml:space="preserve">REGULATOR SERVIS d.o.o.  za montažu i održavanje, plinsko-regulacionih stanica </w:t>
      </w:r>
      <w:proofErr w:type="spellStart"/>
      <w:r w:rsidR="0064787B">
        <w:t>Vukovina</w:t>
      </w:r>
      <w:proofErr w:type="spellEnd"/>
      <w:r w:rsidR="0064787B">
        <w:t>, Stara cesta 55 D, OIB 12200492697, MBS 080315643</w:t>
      </w:r>
      <w:r w:rsidR="00332709">
        <w:t>, dana</w:t>
      </w:r>
      <w:r w:rsidR="00DD0909">
        <w:t xml:space="preserve"> </w:t>
      </w:r>
      <w:r w:rsidR="0064787B">
        <w:t>13. travnja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4787B">
        <w:t xml:space="preserve">REGULATOR SERVIS d.o.o.  za montažu i održavanje, plinsko-regulacionih stanica </w:t>
      </w:r>
      <w:proofErr w:type="spellStart"/>
      <w:r w:rsidR="0064787B">
        <w:t>Vukovina</w:t>
      </w:r>
      <w:proofErr w:type="spellEnd"/>
      <w:r w:rsidR="0064787B">
        <w:t>, Stara cesta 55 D, OIB 12200492697, MBS 080315643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BB667C">
        <w:t xml:space="preserve">u upraviteljicu imenuje se Nada Reljić iz Slavonskog Broda, </w:t>
      </w:r>
      <w:r w:rsidR="00586529">
        <w:t xml:space="preserve">Naselje A. Hebranga 7/9, </w:t>
      </w:r>
      <w:r w:rsidR="00BB667C">
        <w:t xml:space="preserve">OIB  </w:t>
      </w:r>
      <w:r w:rsidR="00586529">
        <w:t>63776354688.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BB667C">
        <w:t xml:space="preserve">REGULATOR SERVIS d.o.o.  za montažu i održavanje, plinsko-regulacionih stanica </w:t>
      </w:r>
      <w:proofErr w:type="spellStart"/>
      <w:r w:rsidR="00BB667C">
        <w:t>Vukovina</w:t>
      </w:r>
      <w:proofErr w:type="spellEnd"/>
      <w:r w:rsidR="00BB667C">
        <w:t>, Stara cesta 55 D, OIB 12200492697, MBS 080315643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BB667C">
        <w:t>15. lipnja</w:t>
      </w:r>
      <w:r w:rsidR="0066475B">
        <w:t xml:space="preserve"> </w:t>
      </w:r>
      <w:r w:rsidR="00081B23">
        <w:t>2</w:t>
      </w:r>
      <w:r>
        <w:t xml:space="preserve">016. zahtjev za provedbu skraćenog stečajnog postupka nad dužnikom </w:t>
      </w:r>
      <w:r w:rsidR="00BB667C">
        <w:t>REGULATOR SERVIS d.o.o. OIB 12200492697,</w:t>
      </w:r>
      <w:r w:rsidR="00DD0909">
        <w:t xml:space="preserve"> sa sjedištem u </w:t>
      </w:r>
      <w:r w:rsidR="00BB667C">
        <w:t xml:space="preserve">Stara cesta 55 D, </w:t>
      </w:r>
      <w:proofErr w:type="spellStart"/>
      <w:r w:rsidR="00BB667C">
        <w:t>Vukovina</w:t>
      </w:r>
      <w:proofErr w:type="spellEnd"/>
      <w:r w:rsidR="00BB667C">
        <w:t xml:space="preserve">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</w:t>
      </w:r>
      <w:r w:rsidR="00DD0909">
        <w:t>8</w:t>
      </w:r>
      <w:r>
        <w:t xml:space="preserve">. </w:t>
      </w:r>
      <w:r w:rsidR="00BB667C">
        <w:t>listopada 20</w:t>
      </w:r>
      <w:r>
        <w:t>16.  godine objavio oglas na mrežnoj stranici e-Oglasna ploča sudova pod poslovnim brojem St-2</w:t>
      </w:r>
      <w:r w:rsidR="00BB667C">
        <w:t>461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228D7" w:rsidP="00332709" w:rsidR="004228D7">
      <w:pPr>
        <w:pStyle w:val="Tijeloteksta"/>
        <w:ind w:firstLine="708"/>
      </w:pPr>
    </w:p>
    <w:p w:rsidRDefault="00084081" w:rsidP="00084081" w:rsidR="00084081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BB667C">
        <w:t>13. travnja 2017.</w:t>
      </w:r>
      <w:r w:rsidR="00A46EC8">
        <w:t xml:space="preserve">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</w:t>
      </w:r>
      <w:bookmarkStart w:name="_GoBack" w:id="0"/>
      <w:r>
        <w:t>, v.r.</w:t>
      </w:r>
    </w:p>
    <w:p w:rsidRDefault="002C7D0A" w:rsidP="002C7D0A" w:rsidR="002C7D0A"/>
    <w:bookmarkEnd w:id="0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F6F" w:rsidP="00C02BFE" w:rsidR="006F1F6F">
      <w:r>
        <w:separator/>
      </w:r>
    </w:p>
  </w:endnote>
  <w:endnote w:id="0" w:type="continuationSeparator">
    <w:p w:rsidRDefault="006F1F6F" w:rsidP="00C02BFE" w:rsidR="006F1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F6F" w:rsidP="00C02BFE" w:rsidR="006F1F6F">
      <w:r>
        <w:separator/>
      </w:r>
    </w:p>
  </w:footnote>
  <w:footnote w:id="0" w:type="continuationSeparator">
    <w:p w:rsidRDefault="006F1F6F" w:rsidP="00C02BFE" w:rsidR="006F1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BB667C">
      <w:t>461</w:t>
    </w:r>
    <w:r w:rsidR="00027074">
      <w:t>/</w:t>
    </w:r>
    <w:r w:rsidR="009365DE">
      <w:t>16-</w:t>
    </w:r>
    <w:r w:rsidR="00BB667C">
      <w:t>7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0E81"/>
    <w:rsid w:val="00081B23"/>
    <w:rsid w:val="00084081"/>
    <w:rsid w:val="00086BC9"/>
    <w:rsid w:val="00094B08"/>
    <w:rsid w:val="000A64A8"/>
    <w:rsid w:val="000B3807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1F0FCC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4A37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228D7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86529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787B"/>
    <w:rsid w:val="0066353D"/>
    <w:rsid w:val="0066475B"/>
    <w:rsid w:val="006711EF"/>
    <w:rsid w:val="0067227F"/>
    <w:rsid w:val="00673A33"/>
    <w:rsid w:val="00681776"/>
    <w:rsid w:val="00691113"/>
    <w:rsid w:val="006C28D7"/>
    <w:rsid w:val="006C495E"/>
    <w:rsid w:val="006D018E"/>
    <w:rsid w:val="006D6538"/>
    <w:rsid w:val="006E0C7A"/>
    <w:rsid w:val="006F1F6F"/>
    <w:rsid w:val="0071496C"/>
    <w:rsid w:val="00715428"/>
    <w:rsid w:val="00716632"/>
    <w:rsid w:val="00723B0E"/>
    <w:rsid w:val="00741E59"/>
    <w:rsid w:val="0078007A"/>
    <w:rsid w:val="007843B5"/>
    <w:rsid w:val="007A2A05"/>
    <w:rsid w:val="007B27D4"/>
    <w:rsid w:val="007C3A74"/>
    <w:rsid w:val="007C7401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07E2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B667C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2A38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8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78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8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8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8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8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78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8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8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8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6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St-2461/2016-7</izvorni_sadrzaj>
    <derivirana_varijabla naziv="DomainObject.Oznaka_1">St-2461/2016-7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St-2461/2016</izvorni_sadrzaj>
    <derivirana_varijabla naziv="DomainObject.Predmet.OznakaBroj_1">St-2461/2016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Zakonao sudovima</izvorni_sadrzaj>
    <derivirana_varijabla naziv="DomainObject.Predmet.PrimjedbaSuca_1">ČL. 11 Zakonao sudovima</derivirana_varijabla>
  </DomainObject.Predmet.PrimjedbaSuca>
  <DomainObject.Predmet.ProtustrankaFormated>
    <izvorni_sadrzaj>  REGULATOR SERVIS d.o.o.</izvorni_sadrzaj>
    <derivirana_varijabla naziv="DomainObject.Predmet.ProtustrankaFormated_1">  REGULATOR SERVIS d.o.o.</derivirana_varijabla>
  </DomainObject.Predmet.ProtustrankaFormated>
  <DomainObject.Predmet.ProtustrankaFormatedOIB>
    <izvorni_sadrzaj>  REGULATOR SERVIS d.o.o., OIB 12200492697</izvorni_sadrzaj>
    <derivirana_varijabla naziv="DomainObject.Predmet.ProtustrankaFormatedOIB_1">  REGULATOR SERVIS d.o.o., OIB 12200492697</derivirana_varijabla>
  </DomainObject.Predmet.ProtustrankaFormatedOIB>
  <DomainObject.Predmet.ProtustrankaFormatedWithAdress>
    <izvorni_sadrzaj> REGULATOR SERVIS d.o.o., Stara cesta 55 D, 10410 Vukovina</izvorni_sadrzaj>
    <derivirana_varijabla naziv="DomainObject.Predmet.ProtustrankaFormatedWithAdress_1"> REGULATOR SERVIS d.o.o., Stara cesta 55 D, 10410 Vukovina</derivirana_varijabla>
  </DomainObject.Predmet.ProtustrankaFormatedWithAdress>
  <DomainObject.Predmet.ProtustrankaFormatedWithAdressOIB>
    <izvorni_sadrzaj> REGULATOR SERVIS d.o.o., OIB 12200492697, Stara cesta 55 D, 10410 Vukovina</izvorni_sadrzaj>
    <derivirana_varijabla naziv="DomainObject.Predmet.ProtustrankaFormatedWithAdressOIB_1"> REGULATOR SERVIS d.o.o., OIB 12200492697, Stara cesta 55 D, 10410 Vukovina</derivirana_varijabla>
  </DomainObject.Predmet.ProtustrankaFormatedWithAdressOIB>
  <DomainObject.Predmet.ProtustrankaWithAdress>
    <izvorni_sadrzaj>REGULATOR SERVIS d.o.o. Stara cesta 55 D, 10410 Vukovina</izvorni_sadrzaj>
    <derivirana_varijabla naziv="DomainObject.Predmet.ProtustrankaWithAdress_1">REGULATOR SERVIS d.o.o. Stara cesta 55 D, 10410 Vukovina</derivirana_varijabla>
  </DomainObject.Predmet.ProtustrankaWithAdress>
  <DomainObject.Predmet.ProtustrankaWithAdressOIB>
    <izvorni_sadrzaj>REGULATOR SERVIS d.o.o., OIB 12200492697, Stara cesta 55 D, 10410 Vukovina</izvorni_sadrzaj>
    <derivirana_varijabla naziv="DomainObject.Predmet.ProtustrankaWithAdressOIB_1">REGULATOR SERVIS d.o.o., OIB 12200492697, Stara cesta 55 D, 10410 Vukovina</derivirana_varijabla>
  </DomainObject.Predmet.ProtustrankaWithAdressOIB>
  <DomainObject.Predmet.ProtustrankaNazivFormated>
    <izvorni_sadrzaj>REGULATOR SERVIS d.o.o.</izvorni_sadrzaj>
    <derivirana_varijabla naziv="DomainObject.Predmet.ProtustrankaNazivFormated_1">REGULATOR SERVIS d.o.o.</derivirana_varijabla>
  </DomainObject.Predmet.ProtustrankaNazivFormated>
  <DomainObject.Predmet.ProtustrankaNazivFormatedOIB>
    <izvorni_sadrzaj>REGULATOR SERVIS d.o.o., OIB 12200492697</izvorni_sadrzaj>
    <derivirana_varijabla naziv="DomainObject.Predmet.ProtustrankaNazivFormatedOIB_1">REGULATOR SERVIS d.o.o., OIB 12200492697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REGULATOR SERVIS d.o.o.</item>
    </izvorni_sadrzaj>
    <derivirana_varijabla naziv="DomainObject.Predmet.ProtuStrankaListFormated_1">
      <item>REGULATOR SERVIS d.o.o.</item>
    </derivirana_varijabla>
  </DomainObject.Predmet.ProtuStrankaListFormated>
  <DomainObject.Predmet.ProtuStrankaListFormatedOIB>
    <izvorni_sadrzaj>
      <item>REGULATOR SERVIS d.o.o., OIB 12200492697</item>
    </izvorni_sadrzaj>
    <derivirana_varijabla naziv="DomainObject.Predmet.ProtuStrankaListFormatedOIB_1">
      <item>REGULATOR SERVIS d.o.o., OIB 12200492697</item>
    </derivirana_varijabla>
  </DomainObject.Predmet.ProtuStrankaListFormatedOIB>
  <DomainObject.Predmet.ProtuStrankaListFormatedWithAdress>
    <izvorni_sadrzaj>
      <item>REGULATOR SERVIS d.o.o., Stara cesta 55 D, 10410 Vukovina</item>
    </izvorni_sadrzaj>
    <derivirana_varijabla naziv="DomainObject.Predmet.ProtuStrankaListFormatedWithAdress_1">
      <item>REGULATOR SERVIS d.o.o., Stara cesta 55 D, 10410 Vukovina</item>
    </derivirana_varijabla>
  </DomainObject.Predmet.ProtuStrankaListFormatedWithAdress>
  <DomainObject.Predmet.ProtuStrankaListFormatedWithAdressOIB>
    <izvorni_sadrzaj>
      <item>REGULATOR SERVIS d.o.o., OIB 12200492697, Stara cesta 55 D, 10410 Vukovina</item>
    </izvorni_sadrzaj>
    <derivirana_varijabla naziv="DomainObject.Predmet.ProtuStrankaListFormatedWithAdressOIB_1">
      <item>REGULATOR SERVIS d.o.o., OIB 12200492697, Stara cesta 55 D, 10410 Vukovina</item>
    </derivirana_varijabla>
  </DomainObject.Predmet.ProtuStrankaListFormatedWithAdressOIB>
  <DomainObject.Predmet.ProtuStrankaListNazivFormated>
    <izvorni_sadrzaj>
      <item>REGULATOR SERVIS d.o.o.</item>
    </izvorni_sadrzaj>
    <derivirana_varijabla naziv="DomainObject.Predmet.ProtuStrankaListNazivFormated_1">
      <item>REGULATOR SERVIS d.o.o.</item>
    </derivirana_varijabla>
  </DomainObject.Predmet.ProtuStrankaListNazivFormated>
  <DomainObject.Predmet.ProtuStrankaListNazivFormatedOIB>
    <izvorni_sadrzaj>
      <item>REGULATOR SERVIS d.o.o., OIB 12200492697</item>
    </izvorni_sadrzaj>
    <derivirana_varijabla naziv="DomainObject.Predmet.ProtuStrankaListNazivFormatedOIB_1">
      <item>REGULATOR SERVIS d.o.o., OIB 12200492697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St-2461/2016-7</izvorni_sadrzaj>
    <derivirana_varijabla naziv="DomainObject.PoslovniBrojDokumenta_1">St-2461/2016-7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REGULATOR SERVIS d.o.o.</izvorni_sadrzaj>
    <derivirana_varijabla naziv="DomainObject.Predmet.ProtustrankaIDrugi_1">REGULATOR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REGULATOR SERVIS d.o.o., OIB 12200492697, Stara cesta 55 D, 10410 Vukovina</izvorni_sadrzaj>
    <derivirana_varijabla naziv="DomainObject.Predmet.ProtustrankaIDrugiAdressOIB_1">REGULATOR SERVIS d.o.o., OIB 12200492697, Stara cesta 55 D,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REGULATOR SERVIS d.o.o.</item>
      <item>FINA Regionalni centar Zagreb</item>
    </izvorni_sadrzaj>
    <derivirana_varijabla naziv="DomainObject.Predmet.SudioniciListNaziv_1">
      <item>REGULATOR SERVIS d.o.o.</item>
      <item>FINA Regionalni centar Zagreb</item>
    </derivirana_varijabla>
  </DomainObject.Predmet.SudioniciListNaziv>
  <DomainObject.Predmet.SudioniciListAdressOIB>
    <izvorni_sadrzaj>
      <item>REGULATOR SERVIS d.o.o., OIB 12200492697, Stara cesta 55 D,10410 Vukovina</item>
      <item>FINA Regionalni centar Zagreb, OIB 85821130368, Trg svibanjskih žrtava 1995. br. 1,10000 Zagreb</item>
    </izvorni_sadrzaj>
    <derivirana_varijabla naziv="DomainObject.Predmet.SudioniciListAdressOIB_1">
      <item>REGULATOR SERVIS d.o.o., OIB 12200492697, Stara cesta 55 D,10410 Vukovina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12200492697</item>
      <item>, OIB 85821130368</item>
    </izvorni_sadrzaj>
    <derivirana_varijabla naziv="DomainObject.Predmet.SudioniciListNazivOIB_1">
      <item>, OIB 12200492697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D0503-0CE5-4C28-8E2C-8F6B4B3C8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2448</properties:Characters>
  <properties:Lines>84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2017-03-06T08:32:00Z</dcterms:created>
  <dc:creator>Darija Miličević</dc:creator>
  <cp:lastModifiedBy>Darija Miličević</cp:lastModifiedBy>
  <cp:lastPrinted>2017-04-13T07:42:00Z</cp:lastPrinted>
  <dcterms:modified xmlns:xsi="http://www.w3.org/2001/XMLSchema-instance" xsi:type="dcterms:W3CDTF">2017-04-13T07:43:00Z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St-2461/2016-7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