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4aa3" w14:paraId="d034aa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257D4">
        <w:t>1782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257D4">
        <w:t>NOGOMETNI KLUB "CROATIA-SESVETE" MLADEŽ, Zagreb, Bistrička 0, OIB: 76692340189</w:t>
      </w:r>
      <w:r w:rsidR="004B7DCF">
        <w:t xml:space="preserve">, </w:t>
      </w:r>
      <w:r w:rsidRPr="00AF1EFD">
        <w:t xml:space="preserve">dana </w:t>
      </w:r>
      <w:r w:rsidR="000F50C7">
        <w:t>11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F257D4">
        <w:t>NOGOMETNI KLUB "CROATIA-SESVETE" MLADEŽ, Zagreb, Bistrička 0, OIB: 76692340189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0F50C7">
        <w:t>1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F50C7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257D4">
        <w:t>Miljenko Marinić, Zagreb, Lopudska 1a, OIB: 34668485052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F257D4">
        <w:t>NOGOMETNI KLUB "CROATIA-SESVETE" MLADEŽ, Zagreb, Bistrička 0, OIB: 76692340189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0F50C7">
        <w:t>1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257D4">
        <w:t>NOGOMETNI KLUB "CROATIA-SESVETE" MLADEŽ, Zagreb, Bistrička 0, OIB: 76692340189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>Registra udruga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F257D4">
        <w:t>NOGOMETNI KLUB "CROATIA-SESVETE" MLADEŽ, Zagreb, Bistrička 0, OIB: 76692340189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F257D4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0F50C7">
        <w:t>1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F50C7" w:rsidP="000F50C7" w:rsidR="000F50C7">
      <w:pPr>
        <w:tabs>
          <w:tab w:pos="6735" w:val="left"/>
        </w:tabs>
        <w:jc w:val="both"/>
      </w:pPr>
    </w:p>
    <w:p w:rsidRDefault="00000B15" w:rsidR="00000B1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257D4">
        <w:t>Miljenko Marinić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C4F" w:rsidR="00A22C4F">
      <w:r>
        <w:separator/>
      </w:r>
    </w:p>
  </w:endnote>
  <w:endnote w:id="0" w:type="continuationSeparator">
    <w:p w:rsidRDefault="00A22C4F" w:rsidR="00A22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C4F" w:rsidR="00A22C4F">
      <w:r>
        <w:separator/>
      </w:r>
    </w:p>
  </w:footnote>
  <w:footnote w:id="0" w:type="continuationSeparator">
    <w:p w:rsidRDefault="00A22C4F" w:rsidR="00A22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F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257D4">
      <w:t>1782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C2F01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C4F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257D4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St-1782/2015</izvorni_sadrzaj>
    <derivirana_varijabla naziv="DomainObject.Predmet.OznakaBroj_1">St-1782/2015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CROATIA-SESVETE mladež</izvorni_sadrzaj>
    <derivirana_varijabla naziv="DomainObject.Predmet.ProtustrankaFormated_1">  Nogometni klub CROATIA-SESVETE mladež</derivirana_varijabla>
  </DomainObject.Predmet.ProtustrankaFormated>
  <DomainObject.Predmet.ProtustrankaFormatedOIB>
    <izvorni_sadrzaj>  Nogometni klub CROATIA-SESVETE mladež, OIB 76692340189</izvorni_sadrzaj>
    <derivirana_varijabla naziv="DomainObject.Predmet.ProtustrankaFormatedOIB_1">  Nogometni klub CROATIA-SESVETE mladež, OIB 76692340189</derivirana_varijabla>
  </DomainObject.Predmet.ProtustrankaFormatedOIB>
  <DomainObject.Predmet.ProtustrankaFormatedWithAdress>
    <izvorni_sadrzaj> Nogometni klub CROATIA-SESVETE mladež, Bistrička 0, 10000 Zagreb</izvorni_sadrzaj>
    <derivirana_varijabla naziv="DomainObject.Predmet.ProtustrankaFormatedWithAdress_1"> Nogometni klub CROATIA-SESVETE mladež, Bistrička 0, 10000 Zagreb</derivirana_varijabla>
  </DomainObject.Predmet.ProtustrankaFormatedWithAdress>
  <DomainObject.Predmet.ProtustrankaFormatedWithAdressOIB>
    <izvorni_sadrzaj> Nogometni klub CROATIA-SESVETE mladež, OIB 76692340189, Bistrička 0, 10000 Zagreb</izvorni_sadrzaj>
    <derivirana_varijabla naziv="DomainObject.Predmet.ProtustrankaFormatedWithAdressOIB_1"> Nogometni klub CROATIA-SESVETE mladež, OIB 76692340189, Bistrička 0, 10000 Zagreb</derivirana_varijabla>
  </DomainObject.Predmet.ProtustrankaFormatedWithAdressOIB>
  <DomainObject.Predmet.ProtustrankaWithAdress>
    <izvorni_sadrzaj>Nogometni klub CROATIA-SESVETE mladež Bistrička 0, 10000 Zagreb</izvorni_sadrzaj>
    <derivirana_varijabla naziv="DomainObject.Predmet.ProtustrankaWithAdress_1">Nogometni klub CROATIA-SESVETE mladež Bistrička 0, 10000 Zagreb</derivirana_varijabla>
  </DomainObject.Predmet.ProtustrankaWithAdress>
  <DomainObject.Predmet.ProtustrankaWithAdressOIB>
    <izvorni_sadrzaj>Nogometni klub CROATIA-SESVETE mladež, OIB 76692340189, Bistrička 0, 10000 Zagreb</izvorni_sadrzaj>
    <derivirana_varijabla naziv="DomainObject.Predmet.ProtustrankaWithAdressOIB_1">Nogometni klub CROATIA-SESVETE mladež, OIB 76692340189, Bistrička 0, 10000 Zagreb</derivirana_varijabla>
  </DomainObject.Predmet.ProtustrankaWithAdressOIB>
  <DomainObject.Predmet.ProtustrankaNazivFormated>
    <izvorni_sadrzaj>Nogometni klub CROATIA-SESVETE mladež</izvorni_sadrzaj>
    <derivirana_varijabla naziv="DomainObject.Predmet.ProtustrankaNazivFormated_1">Nogometni klub CROATIA-SESVETE mladež</derivirana_varijabla>
  </DomainObject.Predmet.ProtustrankaNazivFormated>
  <DomainObject.Predmet.ProtustrankaNazivFormatedOIB>
    <izvorni_sadrzaj>Nogometni klub CROATIA-SESVETE mladež, OIB 76692340189</izvorni_sadrzaj>
    <derivirana_varijabla naziv="DomainObject.Predmet.ProtustrankaNazivFormatedOIB_1">Nogometni klub CROATIA-SESVETE mladež, OIB 76692340189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Nogometni klub CROATIA-SESVETE mladež</item>
    </izvorni_sadrzaj>
    <derivirana_varijabla naziv="DomainObject.Predmet.ProtuStrankaListFormated_1">
      <item>Nogometni klub CROATIA-SESVETE mladež</item>
    </derivirana_varijabla>
  </DomainObject.Predmet.ProtuStrankaListFormated>
  <DomainObject.Predmet.ProtuStrankaListFormatedOIB>
    <izvorni_sadrzaj>
      <item>Nogometni klub CROATIA-SESVETE mladež, OIB 76692340189</item>
    </izvorni_sadrzaj>
    <derivirana_varijabla naziv="DomainObject.Predmet.ProtuStrankaListFormatedOIB_1">
      <item>Nogometni klub CROATIA-SESVETE mladež, OIB 76692340189</item>
    </derivirana_varijabla>
  </DomainObject.Predmet.ProtuStrankaListFormatedOIB>
  <DomainObject.Predmet.ProtuStrankaListFormatedWithAdress>
    <izvorni_sadrzaj>
      <item>Nogometni klub CROATIA-SESVETE mladež, Bistrička 0, 10000 Zagreb</item>
    </izvorni_sadrzaj>
    <derivirana_varijabla naziv="DomainObject.Predmet.ProtuStrankaListFormatedWithAdress_1">
      <item>Nogometni klub CROATIA-SESVETE mladež, Bistrička 0, 10000 Zagreb</item>
    </derivirana_varijabla>
  </DomainObject.Predmet.ProtuStrankaListFormatedWithAdress>
  <DomainObject.Predmet.ProtuStrankaListFormatedWithAdressOIB>
    <izvorni_sadrzaj>
      <item>Nogometni klub CROATIA-SESVETE mladež, OIB 76692340189, Bistrička 0, 10000 Zagreb</item>
    </izvorni_sadrzaj>
    <derivirana_varijabla naziv="DomainObject.Predmet.ProtuStrankaListFormatedWithAdressOIB_1">
      <item>Nogometni klub CROATIA-SESVETE mladež, OIB 76692340189, Bistrička 0, 10000 Zagreb</item>
    </derivirana_varijabla>
  </DomainObject.Predmet.ProtuStrankaListFormatedWithAdressOIB>
  <DomainObject.Predmet.ProtuStrankaListNazivFormated>
    <izvorni_sadrzaj>
      <item>Nogometni klub CROATIA-SESVETE mladež</item>
    </izvorni_sadrzaj>
    <derivirana_varijabla naziv="DomainObject.Predmet.ProtuStrankaListNazivFormated_1">
      <item>Nogometni klub CROATIA-SESVETE mladež</item>
    </derivirana_varijabla>
  </DomainObject.Predmet.ProtuStrankaListNazivFormated>
  <DomainObject.Predmet.ProtuStrankaListNazivFormatedOIB>
    <izvorni_sadrzaj>
      <item>Nogometni klub CROATIA-SESVETE mladež, OIB 76692340189</item>
    </izvorni_sadrzaj>
    <derivirana_varijabla naziv="DomainObject.Predmet.ProtuStrankaListNazivFormatedOIB_1">
      <item>Nogometni klub CROATIA-SESVETE mladež, OIB 76692340189</item>
    </derivirana_varijabla>
  </DomainObject.Predmet.ProtuStrankaListNazivFormatedOIB>
  <DomainObject.Predmet.OstaliListFormated>
    <izvorni_sadrzaj>
      <item>Mario Marković</item>
    </izvorni_sadrzaj>
    <derivirana_varijabla naziv="DomainObject.Predmet.OstaliListFormated_1">
      <item>Mario Marković</item>
    </derivirana_varijabla>
  </DomainObject.Predmet.OstaliListFormated>
  <DomainObject.Predmet.OstaliListFormatedOIB>
    <izvorni_sadrzaj>
      <item>Mario Marković</item>
    </izvorni_sadrzaj>
    <derivirana_varijabla naziv="DomainObject.Predmet.OstaliListFormatedOIB_1">
      <item>Mario Marković</item>
    </derivirana_varijabla>
  </DomainObject.Predmet.OstaliListFormatedOIB>
  <DomainObject.Predmet.OstaliListFormatedWithAdress>
    <izvorni_sadrzaj>
      <item>Mario Marković, Bistrička 0, 10000 Zagreb</item>
    </izvorni_sadrzaj>
    <derivirana_varijabla naziv="DomainObject.Predmet.OstaliListFormatedWithAdress_1">
      <item>Mario Marković, Bistrička 0, 10000 Zagreb</item>
    </derivirana_varijabla>
  </DomainObject.Predmet.OstaliListFormatedWithAdress>
  <DomainObject.Predmet.OstaliListFormatedWithAdressOIB>
    <izvorni_sadrzaj>
      <item>Mario Marković, Bistrička 0, 10000 Zagreb</item>
    </izvorni_sadrzaj>
    <derivirana_varijabla naziv="DomainObject.Predmet.OstaliListFormatedWithAdressOIB_1">
      <item>Mario Marković, Bistrička 0, 10000 Zagreb</item>
    </derivirana_varijabla>
  </DomainObject.Predmet.OstaliListFormatedWithAdressOIB>
  <DomainObject.Predmet.OstaliListNazivFormated>
    <izvorni_sadrzaj>
      <item>Mario Marković</item>
    </izvorni_sadrzaj>
    <derivirana_varijabla naziv="DomainObject.Predmet.OstaliListNazivFormated_1">
      <item>Mario Marković</item>
    </derivirana_varijabla>
  </DomainObject.Predmet.OstaliListNazivFormated>
  <DomainObject.Predmet.OstaliListNazivFormatedOIB>
    <izvorni_sadrzaj>
      <item>Mario Marković</item>
    </izvorni_sadrzaj>
    <derivirana_varijabla naziv="DomainObject.Predmet.OstaliListNazivFormatedOIB_1">
      <item>Mario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Nogometni klub CROATIA-SESVETE mladež</izvorni_sadrzaj>
    <derivirana_varijabla naziv="DomainObject.Predmet.ProtustrankaIDrugi_1">Nogometni klub CROATIA-SESVETE mladež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Nogometni klub CROATIA-SESVETE mladež, OIB 76692340189, Bistrička 0, 10000 Zagreb</izvorni_sadrzaj>
    <derivirana_varijabla naziv="DomainObject.Predmet.ProtustrankaIDrugiAdressOIB_1">Nogometni klub CROATIA-SESVETE mladež, OIB 76692340189, Bistrička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Nogometni klub CROATIA-SESVETE mladež</item>
      <item>Mario Marković</item>
    </izvorni_sadrzaj>
    <derivirana_varijabla naziv="DomainObject.Predmet.SudioniciListNaziv_1">
      <item>FINA Regionalni centar  Zagreb</item>
      <item>Nogometni klub CROATIA-SESVETE mladež</item>
      <item>Mario Marković</item>
    </derivirana_varijabla>
  </DomainObject.Predmet.SudioniciListNaziv>
  <DomainObject.Predmet.SudioniciListAdressOIB>
    <izvorni_sadrzaj>
      <item>FINA Regionalni centar  Zagreb, OIB 85821130368, Trg svibanjskih žrtava 1995. 1,10000 Zagreb</item>
      <item>Nogometni klub CROATIA-SESVETE mladež, OIB 76692340189, Bistrička 0,10000 Zagreb</item>
      <item>Mario Marković, Bistrička 0,10000 Zagreb</item>
    </izvorni_sadrzaj>
    <derivirana_varijabla naziv="DomainObject.Predmet.SudioniciListAdressOIB_1">
      <item>FINA Regionalni centar  Zagreb, OIB 85821130368, Trg svibanjskih žrtava 1995. 1,10000 Zagreb</item>
      <item>Nogometni klub CROATIA-SESVETE mladež, OIB 76692340189, Bistrička 0,10000 Zagreb</item>
      <item>Mario Marković, Bistrička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76692340189</item>
      <item>, OIB null</item>
    </izvorni_sadrzaj>
    <derivirana_varijabla naziv="DomainObject.Predmet.SudioniciListNazivOIB_1">
      <item>, OIB 85821130368</item>
      <item>, OIB 76692340189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501</properties:Words>
  <properties:Characters>2800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2016-02-11T07:31:00Z</dcterms:created>
  <dc:creator>Korisnik</dc:creator>
  <cp:lastModifiedBy>Draženka Prpić</cp:lastModifiedBy>
  <cp:lastPrinted>2016-02-11T07:19:00Z</cp:lastPrinted>
  <dcterms:modified xmlns:xsi="http://www.w3.org/2001/XMLSchema-instance" xsi:type="dcterms:W3CDTF">2016-02-11T07:33:00Z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